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F0495" w14:textId="733D18A2" w:rsidR="00997F14" w:rsidRDefault="00997F14" w:rsidP="7BDDED4E">
      <w:pPr>
        <w:spacing w:line="240" w:lineRule="auto"/>
        <w:jc w:val="right"/>
        <w:rPr>
          <w:rFonts w:ascii="Corbel" w:hAnsi="Corbel"/>
          <w:i/>
          <w:iCs/>
        </w:rPr>
      </w:pPr>
      <w:r w:rsidRPr="7BDDED4E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20D42215" w:rsidRPr="7BDDED4E">
        <w:rPr>
          <w:rFonts w:cs="Calibri"/>
        </w:rPr>
        <w:t>Załącznik nr 1.5 do Zarządzenia Rektora UR nr 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3A72EE" w14:textId="209926E3" w:rsidR="00445970" w:rsidRPr="00EA4832" w:rsidRDefault="0071620A" w:rsidP="00E7389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1C6A2919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1C6A2919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654A7A" w:rsidRPr="1C6A2919">
        <w:rPr>
          <w:rFonts w:ascii="Corbel" w:hAnsi="Corbel"/>
          <w:i/>
          <w:iCs/>
          <w:smallCaps/>
          <w:sz w:val="24"/>
          <w:szCs w:val="24"/>
        </w:rPr>
        <w:t>202</w:t>
      </w:r>
      <w:r w:rsidR="3D725747" w:rsidRPr="1C6A2919">
        <w:rPr>
          <w:rFonts w:ascii="Corbel" w:hAnsi="Corbel"/>
          <w:i/>
          <w:iCs/>
          <w:smallCaps/>
          <w:sz w:val="24"/>
          <w:szCs w:val="24"/>
        </w:rPr>
        <w:t>5</w:t>
      </w:r>
      <w:r w:rsidR="00654A7A" w:rsidRPr="1C6A2919">
        <w:rPr>
          <w:rFonts w:ascii="Corbel" w:hAnsi="Corbel"/>
          <w:i/>
          <w:iCs/>
          <w:smallCaps/>
          <w:sz w:val="24"/>
          <w:szCs w:val="24"/>
        </w:rPr>
        <w:t>-20</w:t>
      </w:r>
      <w:r w:rsidR="5E748501" w:rsidRPr="1C6A2919">
        <w:rPr>
          <w:rFonts w:ascii="Corbel" w:hAnsi="Corbel"/>
          <w:i/>
          <w:iCs/>
          <w:smallCaps/>
          <w:sz w:val="24"/>
          <w:szCs w:val="24"/>
        </w:rPr>
        <w:t>30</w:t>
      </w:r>
      <w:r>
        <w:br/>
      </w:r>
      <w:r w:rsidR="00445970" w:rsidRPr="1C6A2919">
        <w:rPr>
          <w:rFonts w:ascii="Corbel" w:hAnsi="Corbel"/>
          <w:sz w:val="20"/>
          <w:szCs w:val="20"/>
        </w:rPr>
        <w:t xml:space="preserve">Rok akademicki </w:t>
      </w:r>
      <w:r w:rsidR="008508FF" w:rsidRPr="1C6A2919">
        <w:rPr>
          <w:rFonts w:ascii="Corbel" w:hAnsi="Corbel"/>
          <w:sz w:val="20"/>
          <w:szCs w:val="20"/>
        </w:rPr>
        <w:t>202</w:t>
      </w:r>
      <w:r w:rsidR="54D6C556" w:rsidRPr="1C6A2919">
        <w:rPr>
          <w:rFonts w:ascii="Corbel" w:hAnsi="Corbel"/>
          <w:sz w:val="20"/>
          <w:szCs w:val="20"/>
        </w:rPr>
        <w:t>5</w:t>
      </w:r>
      <w:r w:rsidR="0007455F" w:rsidRPr="1C6A2919">
        <w:rPr>
          <w:rFonts w:ascii="Corbel" w:hAnsi="Corbel"/>
          <w:sz w:val="20"/>
          <w:szCs w:val="20"/>
        </w:rPr>
        <w:t>-</w:t>
      </w:r>
      <w:r w:rsidR="008508FF" w:rsidRPr="1C6A2919">
        <w:rPr>
          <w:rFonts w:ascii="Corbel" w:hAnsi="Corbel"/>
          <w:sz w:val="20"/>
          <w:szCs w:val="20"/>
        </w:rPr>
        <w:t>202</w:t>
      </w:r>
      <w:r w:rsidR="7C335F1D" w:rsidRPr="1C6A2919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F78627D" w14:textId="77777777" w:rsidTr="1C6A2919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F2B4C8" w14:textId="77777777" w:rsidR="0085747A" w:rsidRPr="009C54AE" w:rsidRDefault="008A3A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ogólnej</w:t>
            </w:r>
          </w:p>
        </w:tc>
      </w:tr>
      <w:tr w:rsidR="0085747A" w:rsidRPr="009C54AE" w14:paraId="4CA29152" w14:textId="77777777" w:rsidTr="1C6A2919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1C6A2919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6995195A" w:rsidR="0085747A" w:rsidRPr="009C54AE" w:rsidRDefault="49A74E97" w:rsidP="1C6A2919">
            <w:pPr>
              <w:pStyle w:val="Odpowiedzi"/>
              <w:spacing w:beforeAutospacing="1" w:afterAutospacing="1"/>
            </w:pPr>
            <w:r w:rsidRPr="1C6A291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811EB" w:rsidRPr="009C54AE" w14:paraId="73603CF6" w14:textId="77777777" w:rsidTr="1C6A2919">
        <w:tc>
          <w:tcPr>
            <w:tcW w:w="2694" w:type="dxa"/>
            <w:vAlign w:val="center"/>
          </w:tcPr>
          <w:p w14:paraId="0A39E105" w14:textId="77777777" w:rsidR="00D811EB" w:rsidRPr="009C54AE" w:rsidRDefault="00D811E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23BB2519" w:rsidR="00D811EB" w:rsidRPr="009C54AE" w:rsidRDefault="009F78AA" w:rsidP="00B136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Nauk o Zdrowiu i Psychologii </w:t>
            </w:r>
          </w:p>
        </w:tc>
      </w:tr>
      <w:tr w:rsidR="00D811EB" w:rsidRPr="009C54AE" w14:paraId="63AED1F3" w14:textId="77777777" w:rsidTr="1C6A2919">
        <w:tc>
          <w:tcPr>
            <w:tcW w:w="2694" w:type="dxa"/>
            <w:vAlign w:val="center"/>
          </w:tcPr>
          <w:p w14:paraId="4B835047" w14:textId="77777777" w:rsidR="00D811EB" w:rsidRPr="009C54AE" w:rsidRDefault="00D811E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D811EB" w:rsidRPr="009C54AE" w:rsidRDefault="00D811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D811EB" w:rsidRPr="009C54AE" w14:paraId="4BA63E62" w14:textId="77777777" w:rsidTr="1C6A2919">
        <w:tc>
          <w:tcPr>
            <w:tcW w:w="2694" w:type="dxa"/>
            <w:vAlign w:val="center"/>
          </w:tcPr>
          <w:p w14:paraId="448A1CED" w14:textId="77777777" w:rsidR="00D811EB" w:rsidRPr="009C54AE" w:rsidRDefault="00D811E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D811EB" w:rsidRPr="009C54AE" w:rsidRDefault="00D811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811EB" w:rsidRPr="009C54AE" w14:paraId="2F3150FA" w14:textId="77777777" w:rsidTr="1C6A2919">
        <w:tc>
          <w:tcPr>
            <w:tcW w:w="2694" w:type="dxa"/>
            <w:vAlign w:val="center"/>
          </w:tcPr>
          <w:p w14:paraId="04C0481C" w14:textId="77777777" w:rsidR="00D811EB" w:rsidRPr="009C54AE" w:rsidRDefault="00D811E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0E47A2" w14:textId="77777777" w:rsidR="00D811EB" w:rsidRPr="009C54AE" w:rsidRDefault="00D811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D811EB" w:rsidRPr="009C54AE" w14:paraId="5C70B2EB" w14:textId="77777777" w:rsidTr="1C6A2919">
        <w:tc>
          <w:tcPr>
            <w:tcW w:w="2694" w:type="dxa"/>
            <w:vAlign w:val="center"/>
          </w:tcPr>
          <w:p w14:paraId="7C3992E0" w14:textId="77777777" w:rsidR="00D811EB" w:rsidRPr="009C54AE" w:rsidRDefault="00D811E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D811EB" w:rsidRPr="009C54AE" w:rsidRDefault="00D811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811EB" w:rsidRPr="009C54AE" w14:paraId="5D25940D" w14:textId="77777777" w:rsidTr="1C6A2919">
        <w:tc>
          <w:tcPr>
            <w:tcW w:w="2694" w:type="dxa"/>
            <w:vAlign w:val="center"/>
          </w:tcPr>
          <w:p w14:paraId="47AAF248" w14:textId="77777777" w:rsidR="00D811EB" w:rsidRPr="009C54AE" w:rsidRDefault="00D811E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92CF2B" w14:textId="77777777" w:rsidR="00D811EB" w:rsidRPr="009C54AE" w:rsidRDefault="00D811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D811EB" w:rsidRPr="009C54AE" w14:paraId="62F74358" w14:textId="77777777" w:rsidTr="1C6A2919">
        <w:tc>
          <w:tcPr>
            <w:tcW w:w="2694" w:type="dxa"/>
            <w:vAlign w:val="center"/>
          </w:tcPr>
          <w:p w14:paraId="5863A118" w14:textId="77777777" w:rsidR="00D811EB" w:rsidRPr="009C54AE" w:rsidRDefault="00D811E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D811EB" w:rsidRPr="009C54AE" w:rsidRDefault="00D811EB" w:rsidP="000742F9">
            <w:pPr>
              <w:pStyle w:val="Odpowiedzi"/>
              <w:numPr>
                <w:ilvl w:val="0"/>
                <w:numId w:val="4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D811EB" w:rsidRPr="009C54AE" w14:paraId="26EB6C12" w14:textId="77777777" w:rsidTr="1C6A2919">
        <w:tc>
          <w:tcPr>
            <w:tcW w:w="2694" w:type="dxa"/>
            <w:vAlign w:val="center"/>
          </w:tcPr>
          <w:p w14:paraId="13A990D4" w14:textId="77777777" w:rsidR="00D811EB" w:rsidRPr="009C54AE" w:rsidRDefault="00D811E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D811EB" w:rsidRPr="009C54AE" w:rsidRDefault="00D811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811EB" w:rsidRPr="009C54AE" w14:paraId="113CAF6E" w14:textId="77777777" w:rsidTr="1C6A2919">
        <w:tc>
          <w:tcPr>
            <w:tcW w:w="2694" w:type="dxa"/>
            <w:vAlign w:val="center"/>
          </w:tcPr>
          <w:p w14:paraId="69C2AF6E" w14:textId="77777777" w:rsidR="00D811EB" w:rsidRPr="009C54AE" w:rsidRDefault="00D811E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5B0D32" w14:textId="77777777" w:rsidR="00D811EB" w:rsidRPr="009C54AE" w:rsidRDefault="00D811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w:rsidR="00D811EB" w:rsidRPr="009C54AE" w14:paraId="471FE442" w14:textId="77777777" w:rsidTr="1C6A2919">
        <w:tc>
          <w:tcPr>
            <w:tcW w:w="2694" w:type="dxa"/>
            <w:vAlign w:val="center"/>
          </w:tcPr>
          <w:p w14:paraId="4BE3E90F" w14:textId="77777777" w:rsidR="00D811EB" w:rsidRPr="009C54AE" w:rsidRDefault="00D811E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D811EB" w:rsidRPr="009C54AE" w:rsidRDefault="00D811EB" w:rsidP="00C56B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0A07AF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15B8F" w:rsidRPr="009C54AE" w:rsidRDefault="000742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8571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8571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008571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94D5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77777777" w:rsidR="0085747A" w:rsidRPr="00857176" w:rsidRDefault="000742F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="0085747A" w:rsidRPr="0085717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F90B8A" w14:textId="66E30614" w:rsidR="007F690E" w:rsidRDefault="00E22FBC" w:rsidP="1C6A291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C6A2919">
        <w:rPr>
          <w:rFonts w:ascii="Corbel" w:hAnsi="Corbel"/>
          <w:smallCaps w:val="0"/>
        </w:rPr>
        <w:t xml:space="preserve">1.3 </w:t>
      </w:r>
      <w:r>
        <w:tab/>
      </w:r>
      <w:r w:rsidRPr="1C6A2919">
        <w:rPr>
          <w:rFonts w:ascii="Corbel" w:hAnsi="Corbel"/>
          <w:smallCaps w:val="0"/>
        </w:rPr>
        <w:t>For</w:t>
      </w:r>
      <w:r w:rsidR="00445970" w:rsidRPr="1C6A2919">
        <w:rPr>
          <w:rFonts w:ascii="Corbel" w:hAnsi="Corbel"/>
          <w:smallCaps w:val="0"/>
        </w:rPr>
        <w:t>ma zaliczenia przedmiotu</w:t>
      </w:r>
      <w:r w:rsidRPr="1C6A2919">
        <w:rPr>
          <w:rFonts w:ascii="Corbel" w:hAnsi="Corbel"/>
          <w:smallCaps w:val="0"/>
        </w:rPr>
        <w:t xml:space="preserve"> (z toku) </w:t>
      </w:r>
    </w:p>
    <w:p w14:paraId="543CA6E7" w14:textId="77777777" w:rsidR="00E22FBC" w:rsidRPr="009C54AE" w:rsidRDefault="007F690E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>e</w:t>
      </w:r>
      <w:r w:rsidR="00E22FBC" w:rsidRPr="007F690E">
        <w:rPr>
          <w:rFonts w:ascii="Corbel" w:hAnsi="Corbel"/>
          <w:b w:val="0"/>
          <w:smallCaps w:val="0"/>
          <w:szCs w:val="24"/>
        </w:rPr>
        <w:t>gzamin</w:t>
      </w:r>
    </w:p>
    <w:p w14:paraId="3656B9A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98731AE" w14:textId="77777777" w:rsidTr="00745302">
        <w:tc>
          <w:tcPr>
            <w:tcW w:w="9670" w:type="dxa"/>
          </w:tcPr>
          <w:p w14:paraId="55B09C6C" w14:textId="77777777" w:rsidR="0085747A" w:rsidRPr="009C54AE" w:rsidRDefault="00857176" w:rsidP="007F690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ogólna na poziomie szkoły średniej</w:t>
            </w:r>
          </w:p>
        </w:tc>
      </w:tr>
    </w:tbl>
    <w:p w14:paraId="7DB6D4EE" w14:textId="17ED3CB5" w:rsidR="0085747A" w:rsidRPr="00C05F44" w:rsidRDefault="0071620A" w:rsidP="1C6A2919">
      <w:pPr>
        <w:pStyle w:val="Punktygwne"/>
        <w:spacing w:before="0" w:after="0"/>
        <w:rPr>
          <w:rFonts w:ascii="Corbel" w:hAnsi="Corbel"/>
        </w:rPr>
      </w:pPr>
      <w:r w:rsidRPr="1C6A2919">
        <w:rPr>
          <w:rFonts w:ascii="Corbel" w:hAnsi="Corbel"/>
        </w:rPr>
        <w:t>3.</w:t>
      </w:r>
      <w:r w:rsidR="0085747A" w:rsidRPr="1C6A2919">
        <w:rPr>
          <w:rFonts w:ascii="Corbel" w:hAnsi="Corbel"/>
        </w:rPr>
        <w:t xml:space="preserve"> </w:t>
      </w:r>
      <w:r w:rsidR="00A84C85" w:rsidRPr="1C6A2919">
        <w:rPr>
          <w:rFonts w:ascii="Corbel" w:hAnsi="Corbel"/>
        </w:rPr>
        <w:t>cele, efekty uczenia się</w:t>
      </w:r>
      <w:r w:rsidR="0085747A" w:rsidRPr="1C6A2919">
        <w:rPr>
          <w:rFonts w:ascii="Corbel" w:hAnsi="Corbel"/>
        </w:rPr>
        <w:t>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5815A0" w:rsidRPr="00A13A7A" w14:paraId="29CA6B02" w14:textId="77777777" w:rsidTr="00980236">
        <w:tc>
          <w:tcPr>
            <w:tcW w:w="675" w:type="dxa"/>
            <w:vAlign w:val="center"/>
          </w:tcPr>
          <w:p w14:paraId="5372B5A4" w14:textId="77777777" w:rsidR="005815A0" w:rsidRPr="00081EDD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9103" w:type="dxa"/>
            <w:vAlign w:val="center"/>
          </w:tcPr>
          <w:p w14:paraId="462C0E8C" w14:textId="77777777" w:rsidR="005815A0" w:rsidRPr="00081EDD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poznanie i różnicowanie podstawowych nurtów teoretycznych psychologii</w:t>
            </w:r>
          </w:p>
        </w:tc>
      </w:tr>
      <w:tr w:rsidR="005815A0" w:rsidRPr="00A13A7A" w14:paraId="126F1E4D" w14:textId="77777777" w:rsidTr="00980236">
        <w:tc>
          <w:tcPr>
            <w:tcW w:w="675" w:type="dxa"/>
            <w:vAlign w:val="center"/>
          </w:tcPr>
          <w:p w14:paraId="550CF7E8" w14:textId="77777777" w:rsidR="005815A0" w:rsidRPr="00081EDD" w:rsidRDefault="005815A0" w:rsidP="0098023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81ED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22F8D191" w14:textId="77777777" w:rsidR="005815A0" w:rsidRPr="00081EDD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poznanie i przyswojenie podstawowych pojęć psychologicznych</w:t>
            </w:r>
          </w:p>
        </w:tc>
      </w:tr>
      <w:tr w:rsidR="005815A0" w:rsidRPr="00A13A7A" w14:paraId="7E01510A" w14:textId="77777777" w:rsidTr="00980236">
        <w:tc>
          <w:tcPr>
            <w:tcW w:w="675" w:type="dxa"/>
            <w:vAlign w:val="center"/>
          </w:tcPr>
          <w:p w14:paraId="53C0B3C4" w14:textId="77777777" w:rsidR="005815A0" w:rsidRPr="00081EDD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628C7329" w14:textId="77777777" w:rsidR="005815A0" w:rsidRPr="00081EDD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poznanie ogólnych prawidłowości funkcjonowania psychicznego człowieka</w:t>
            </w:r>
          </w:p>
        </w:tc>
      </w:tr>
      <w:tr w:rsidR="005815A0" w:rsidRPr="00A13A7A" w14:paraId="74FA6CF1" w14:textId="77777777" w:rsidTr="00980236">
        <w:tc>
          <w:tcPr>
            <w:tcW w:w="675" w:type="dxa"/>
            <w:vAlign w:val="center"/>
          </w:tcPr>
          <w:p w14:paraId="7C12F916" w14:textId="77777777" w:rsidR="005815A0" w:rsidRPr="00081EDD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0522521F" w14:textId="77777777" w:rsidR="005815A0" w:rsidRPr="00081EDD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uświadomienie złożoności uwarunkowań społecznych wpływających na przebieg zachowania i procesów psychicznych</w:t>
            </w:r>
          </w:p>
        </w:tc>
      </w:tr>
    </w:tbl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1C6A2919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193288DB" w:rsidR="0085747A" w:rsidRPr="009C54AE" w:rsidRDefault="0085747A" w:rsidP="1C6A29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C6A2919">
              <w:rPr>
                <w:rFonts w:ascii="Corbel" w:hAnsi="Corbel"/>
                <w:b w:val="0"/>
                <w:smallCaps w:val="0"/>
              </w:rPr>
              <w:t>Odniesienie do efektów  kierunkowych</w:t>
            </w:r>
            <w:r w:rsidR="0030395F" w:rsidRPr="1C6A291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571AD1" w:rsidRPr="007F690E" w14:paraId="2CA26ADB" w14:textId="77777777" w:rsidTr="1C6A2919">
        <w:tc>
          <w:tcPr>
            <w:tcW w:w="1701" w:type="dxa"/>
          </w:tcPr>
          <w:p w14:paraId="4FCA5964" w14:textId="77777777" w:rsidR="00571AD1" w:rsidRPr="007F690E" w:rsidRDefault="007F690E" w:rsidP="00DD54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F4E5DD6" w14:textId="77777777" w:rsidR="00571AD1" w:rsidRPr="007F690E" w:rsidRDefault="001B5A18" w:rsidP="007F690E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>Student omówi</w:t>
            </w:r>
            <w:r w:rsidR="00571AD1" w:rsidRPr="007F690E">
              <w:rPr>
                <w:rFonts w:ascii="Corbel" w:hAnsi="Corbel"/>
                <w:color w:val="auto"/>
              </w:rPr>
              <w:t xml:space="preserve"> związki między psychologią i filozofią w zakresie psychologii umysłu, ze szczelnym uwzględnieniem psychologii świadomości</w:t>
            </w:r>
            <w:r w:rsidRPr="007F690E">
              <w:rPr>
                <w:rFonts w:ascii="Corbel" w:hAnsi="Corbel"/>
                <w:color w:val="auto"/>
              </w:rPr>
              <w:t>.</w:t>
            </w:r>
          </w:p>
          <w:p w14:paraId="2D871332" w14:textId="77777777" w:rsidR="00571AD1" w:rsidRPr="007F690E" w:rsidRDefault="001B5A18" w:rsidP="007F690E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 xml:space="preserve">Student </w:t>
            </w:r>
            <w:r w:rsidR="00571AD1" w:rsidRPr="007F690E">
              <w:rPr>
                <w:rFonts w:ascii="Corbel" w:hAnsi="Corbel"/>
                <w:color w:val="auto"/>
              </w:rPr>
              <w:t>zastos</w:t>
            </w:r>
            <w:r w:rsidR="007F23B9" w:rsidRPr="007F690E">
              <w:rPr>
                <w:rFonts w:ascii="Corbel" w:hAnsi="Corbel"/>
                <w:color w:val="auto"/>
              </w:rPr>
              <w:t>uje</w:t>
            </w:r>
            <w:r w:rsidR="00571AD1" w:rsidRPr="007F690E">
              <w:rPr>
                <w:rFonts w:ascii="Corbel" w:hAnsi="Corbel"/>
                <w:color w:val="auto"/>
              </w:rPr>
              <w:t xml:space="preserve"> teorie psychologiczn</w:t>
            </w:r>
            <w:r w:rsidR="007F23B9" w:rsidRPr="007F690E">
              <w:rPr>
                <w:rFonts w:ascii="Corbel" w:hAnsi="Corbel"/>
                <w:color w:val="auto"/>
              </w:rPr>
              <w:t>e</w:t>
            </w:r>
            <w:r w:rsidR="00571AD1" w:rsidRPr="007F690E">
              <w:rPr>
                <w:rFonts w:ascii="Corbel" w:hAnsi="Corbel"/>
                <w:color w:val="auto"/>
              </w:rPr>
              <w:t xml:space="preserve"> człowieka do wyjaśnienia takich pojęć z pedagogiki jak socjalizacja czy kultura</w:t>
            </w:r>
            <w:r w:rsidRPr="007F690E">
              <w:rPr>
                <w:rFonts w:ascii="Corbel" w:hAnsi="Corbel"/>
                <w:color w:val="auto"/>
              </w:rPr>
              <w:t>.</w:t>
            </w:r>
          </w:p>
        </w:tc>
        <w:tc>
          <w:tcPr>
            <w:tcW w:w="1873" w:type="dxa"/>
            <w:vAlign w:val="center"/>
          </w:tcPr>
          <w:p w14:paraId="4141C1DE" w14:textId="47267DBF" w:rsidR="00571AD1" w:rsidRPr="007F690E" w:rsidRDefault="007F690E" w:rsidP="000742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B6103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7F690E">
              <w:rPr>
                <w:rFonts w:ascii="Corbel" w:hAnsi="Corbel"/>
                <w:b w:val="0"/>
                <w:smallCaps w:val="0"/>
                <w:szCs w:val="24"/>
              </w:rPr>
              <w:t>W01</w:t>
            </w:r>
          </w:p>
        </w:tc>
      </w:tr>
      <w:tr w:rsidR="00571AD1" w:rsidRPr="007F690E" w14:paraId="4208F3D9" w14:textId="77777777" w:rsidTr="1C6A2919">
        <w:tc>
          <w:tcPr>
            <w:tcW w:w="1701" w:type="dxa"/>
          </w:tcPr>
          <w:p w14:paraId="56A76B19" w14:textId="77777777" w:rsidR="00571AD1" w:rsidRPr="007F690E" w:rsidRDefault="007F690E" w:rsidP="00DD54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74CE5C9" w14:textId="77777777" w:rsidR="00571AD1" w:rsidRPr="007F690E" w:rsidRDefault="001B5A18" w:rsidP="007F690E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 xml:space="preserve">Student wymieni i </w:t>
            </w:r>
            <w:r w:rsidR="004C3708" w:rsidRPr="007F690E">
              <w:rPr>
                <w:rFonts w:ascii="Corbel" w:hAnsi="Corbel"/>
                <w:color w:val="auto"/>
              </w:rPr>
              <w:t>zdefiniuje</w:t>
            </w:r>
            <w:r w:rsidRPr="007F690E">
              <w:rPr>
                <w:rFonts w:ascii="Corbel" w:hAnsi="Corbel"/>
                <w:color w:val="auto"/>
              </w:rPr>
              <w:t xml:space="preserve"> </w:t>
            </w:r>
            <w:r w:rsidR="002D5DFF" w:rsidRPr="007F690E">
              <w:rPr>
                <w:rFonts w:ascii="Corbel" w:hAnsi="Corbel"/>
                <w:color w:val="auto"/>
              </w:rPr>
              <w:t>główne koncepcje psychologii człowieka</w:t>
            </w:r>
            <w:r w:rsidR="00CE0776" w:rsidRPr="007F690E">
              <w:rPr>
                <w:rFonts w:ascii="Corbel" w:hAnsi="Corbel"/>
                <w:color w:val="auto"/>
              </w:rPr>
              <w:t>: psychoanaliza, behawioryzm, psychologia ewolucyjna, psychologia humanistyczna</w:t>
            </w:r>
            <w:r w:rsidR="002D5DFF" w:rsidRPr="007F690E">
              <w:rPr>
                <w:rFonts w:ascii="Corbel" w:hAnsi="Corbel"/>
                <w:color w:val="auto"/>
              </w:rPr>
              <w:t>.</w:t>
            </w:r>
          </w:p>
          <w:p w14:paraId="2E72ABFE" w14:textId="77777777" w:rsidR="00571AD1" w:rsidRPr="007F690E" w:rsidRDefault="002D5DFF" w:rsidP="007F69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S</w:t>
            </w:r>
            <w:r w:rsidR="00571AD1" w:rsidRPr="007F690E">
              <w:rPr>
                <w:rFonts w:ascii="Corbel" w:hAnsi="Corbel"/>
                <w:sz w:val="24"/>
                <w:szCs w:val="24"/>
              </w:rPr>
              <w:t>tudent zdefini</w:t>
            </w:r>
            <w:r w:rsidRPr="007F690E">
              <w:rPr>
                <w:rFonts w:ascii="Corbel" w:hAnsi="Corbel"/>
                <w:sz w:val="24"/>
                <w:szCs w:val="24"/>
              </w:rPr>
              <w:t>uje</w:t>
            </w:r>
            <w:r w:rsidR="00571AD1" w:rsidRPr="007F690E">
              <w:rPr>
                <w:rFonts w:ascii="Corbel" w:hAnsi="Corbel"/>
                <w:sz w:val="24"/>
                <w:szCs w:val="24"/>
              </w:rPr>
              <w:t xml:space="preserve"> podstawowe pojęcia z zakresu psychologii</w:t>
            </w:r>
            <w:r w:rsidRPr="007F690E">
              <w:rPr>
                <w:rFonts w:ascii="Corbel" w:hAnsi="Corbel"/>
                <w:sz w:val="24"/>
                <w:szCs w:val="24"/>
              </w:rPr>
              <w:t xml:space="preserve"> poznawczej oraz emocji.</w:t>
            </w:r>
          </w:p>
          <w:p w14:paraId="61ED495D" w14:textId="77777777" w:rsidR="0016520E" w:rsidRPr="007F690E" w:rsidRDefault="0016520E" w:rsidP="007F69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E20469" w:rsidRPr="007F690E">
              <w:rPr>
                <w:rFonts w:ascii="Corbel" w:hAnsi="Corbel"/>
                <w:sz w:val="24"/>
                <w:szCs w:val="24"/>
              </w:rPr>
              <w:t xml:space="preserve">wymieni </w:t>
            </w:r>
            <w:r w:rsidRPr="007F690E">
              <w:rPr>
                <w:rFonts w:ascii="Corbel" w:hAnsi="Corbel"/>
                <w:sz w:val="24"/>
                <w:szCs w:val="24"/>
              </w:rPr>
              <w:t>zinterpretuje podstawowe elementy grupy</w:t>
            </w:r>
            <w:r w:rsidR="00E20469" w:rsidRPr="007F690E">
              <w:rPr>
                <w:rFonts w:ascii="Corbel" w:hAnsi="Corbel"/>
                <w:sz w:val="24"/>
                <w:szCs w:val="24"/>
              </w:rPr>
              <w:t xml:space="preserve"> oraz jej prawidłowości</w:t>
            </w:r>
            <w:r w:rsidRPr="007F690E">
              <w:rPr>
                <w:rFonts w:ascii="Corbel" w:hAnsi="Corbel"/>
                <w:sz w:val="24"/>
                <w:szCs w:val="24"/>
              </w:rPr>
              <w:t>.</w:t>
            </w:r>
          </w:p>
          <w:p w14:paraId="18DE0734" w14:textId="77777777" w:rsidR="00571AD1" w:rsidRPr="007F690E" w:rsidRDefault="00571AD1" w:rsidP="007F69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 </w:t>
            </w:r>
            <w:r w:rsidR="00B2476C" w:rsidRPr="007F690E">
              <w:rPr>
                <w:rFonts w:ascii="Corbel" w:hAnsi="Corbel"/>
                <w:sz w:val="24"/>
                <w:szCs w:val="24"/>
              </w:rPr>
              <w:t>S</w:t>
            </w:r>
            <w:r w:rsidRPr="007F690E">
              <w:rPr>
                <w:rFonts w:ascii="Corbel" w:hAnsi="Corbel"/>
                <w:sz w:val="24"/>
                <w:szCs w:val="24"/>
              </w:rPr>
              <w:t>tudent om</w:t>
            </w:r>
            <w:r w:rsidR="00B2476C" w:rsidRPr="007F690E">
              <w:rPr>
                <w:rFonts w:ascii="Corbel" w:hAnsi="Corbel"/>
                <w:sz w:val="24"/>
                <w:szCs w:val="24"/>
              </w:rPr>
              <w:t>ówi</w:t>
            </w:r>
            <w:r w:rsidRPr="007F690E">
              <w:rPr>
                <w:rFonts w:ascii="Corbel" w:hAnsi="Corbel"/>
                <w:sz w:val="24"/>
                <w:szCs w:val="24"/>
              </w:rPr>
              <w:t xml:space="preserve"> procesy poznawcze</w:t>
            </w:r>
            <w:r w:rsidR="00B2476C" w:rsidRPr="007F690E">
              <w:rPr>
                <w:rFonts w:ascii="Corbel" w:hAnsi="Corbel"/>
                <w:sz w:val="24"/>
                <w:szCs w:val="24"/>
              </w:rPr>
              <w:t>: percepcja, uwaga, pamięć, myślenie.</w:t>
            </w:r>
          </w:p>
          <w:p w14:paraId="56F741A2" w14:textId="77777777" w:rsidR="00571AD1" w:rsidRPr="007F690E" w:rsidRDefault="005145A3" w:rsidP="007F690E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 w:rsidRPr="007F690E">
              <w:rPr>
                <w:rFonts w:ascii="Corbel" w:hAnsi="Corbel"/>
                <w:color w:val="auto"/>
              </w:rPr>
              <w:t>St</w:t>
            </w:r>
            <w:r w:rsidR="00571AD1" w:rsidRPr="007F690E">
              <w:rPr>
                <w:rFonts w:ascii="Corbel" w:hAnsi="Corbel"/>
                <w:color w:val="auto"/>
              </w:rPr>
              <w:t xml:space="preserve">udent </w:t>
            </w:r>
            <w:r w:rsidRPr="007F690E">
              <w:rPr>
                <w:rFonts w:ascii="Corbel" w:hAnsi="Corbel"/>
                <w:color w:val="auto"/>
              </w:rPr>
              <w:t>omówi</w:t>
            </w:r>
            <w:r w:rsidR="00571AD1" w:rsidRPr="007F690E">
              <w:rPr>
                <w:rFonts w:ascii="Corbel" w:hAnsi="Corbel"/>
                <w:color w:val="auto"/>
              </w:rPr>
              <w:t xml:space="preserve"> wpływ emocji na zachowanie człowieka i jego procesy poznawcze</w:t>
            </w:r>
            <w:r w:rsidRPr="007F690E">
              <w:rPr>
                <w:rFonts w:ascii="Corbel" w:hAnsi="Corbel"/>
                <w:color w:val="auto"/>
              </w:rPr>
              <w:t>.</w:t>
            </w:r>
          </w:p>
        </w:tc>
        <w:tc>
          <w:tcPr>
            <w:tcW w:w="1873" w:type="dxa"/>
            <w:vAlign w:val="center"/>
          </w:tcPr>
          <w:p w14:paraId="7B3A100A" w14:textId="2A13CE76" w:rsidR="007C4DFE" w:rsidRPr="007F690E" w:rsidRDefault="007F690E" w:rsidP="000742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B6103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7F690E">
              <w:rPr>
                <w:rFonts w:ascii="Corbel" w:hAnsi="Corbel"/>
                <w:b w:val="0"/>
                <w:smallCaps w:val="0"/>
                <w:szCs w:val="24"/>
              </w:rPr>
              <w:t>W02</w:t>
            </w:r>
          </w:p>
        </w:tc>
      </w:tr>
      <w:tr w:rsidR="00571AD1" w:rsidRPr="007F690E" w14:paraId="37A20169" w14:textId="77777777" w:rsidTr="1C6A2919">
        <w:tc>
          <w:tcPr>
            <w:tcW w:w="1701" w:type="dxa"/>
          </w:tcPr>
          <w:p w14:paraId="41960800" w14:textId="77777777" w:rsidR="00571AD1" w:rsidRPr="007F690E" w:rsidRDefault="007F690E" w:rsidP="00DD54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AF73C89" w14:textId="77777777" w:rsidR="00571AD1" w:rsidRPr="007F690E" w:rsidRDefault="00144941" w:rsidP="007F690E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 w:rsidRPr="007F690E">
              <w:rPr>
                <w:rFonts w:ascii="Corbel" w:hAnsi="Corbel"/>
                <w:color w:val="auto"/>
              </w:rPr>
              <w:t>Student</w:t>
            </w:r>
            <w:r w:rsidR="00571AD1" w:rsidRPr="007F690E">
              <w:rPr>
                <w:rFonts w:ascii="Corbel" w:hAnsi="Corbel"/>
                <w:color w:val="auto"/>
              </w:rPr>
              <w:t xml:space="preserve"> prawidłowo </w:t>
            </w:r>
            <w:r w:rsidR="005E3163" w:rsidRPr="007F690E">
              <w:rPr>
                <w:rFonts w:ascii="Corbel" w:hAnsi="Corbel"/>
                <w:color w:val="auto"/>
              </w:rPr>
              <w:t>użyje terminologii psychologicznej do interpretacji zachowań jednostek, jak i zachowań grupowych.</w:t>
            </w:r>
          </w:p>
        </w:tc>
        <w:tc>
          <w:tcPr>
            <w:tcW w:w="1873" w:type="dxa"/>
            <w:vAlign w:val="center"/>
          </w:tcPr>
          <w:p w14:paraId="20E07511" w14:textId="56600AF4" w:rsidR="00571AD1" w:rsidRPr="007F690E" w:rsidRDefault="007F690E" w:rsidP="000742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B6103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Pr="007F690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B65483" w:rsidRPr="007F690E" w14:paraId="7DEF8CB9" w14:textId="77777777" w:rsidTr="1C6A2919">
        <w:tc>
          <w:tcPr>
            <w:tcW w:w="1701" w:type="dxa"/>
          </w:tcPr>
          <w:p w14:paraId="78C3198C" w14:textId="77777777" w:rsidR="00B65483" w:rsidRPr="007F690E" w:rsidRDefault="007F690E" w:rsidP="002F7F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AD0732D" w14:textId="77777777" w:rsidR="00B65483" w:rsidRPr="007F690E" w:rsidRDefault="00AA2906" w:rsidP="007F690E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 xml:space="preserve">Student </w:t>
            </w:r>
            <w:r w:rsidR="004C3708" w:rsidRPr="007F690E">
              <w:rPr>
                <w:rFonts w:ascii="Corbel" w:hAnsi="Corbel"/>
                <w:color w:val="auto"/>
              </w:rPr>
              <w:t xml:space="preserve">rozróżni i zdefiniuje </w:t>
            </w:r>
            <w:r w:rsidR="00E21E75" w:rsidRPr="007F690E">
              <w:rPr>
                <w:rFonts w:ascii="Corbel" w:hAnsi="Corbel"/>
                <w:color w:val="auto"/>
              </w:rPr>
              <w:t>podstawowe właściwości</w:t>
            </w:r>
            <w:r w:rsidR="004C3708" w:rsidRPr="007F690E">
              <w:rPr>
                <w:rFonts w:ascii="Corbel" w:hAnsi="Corbel"/>
                <w:color w:val="auto"/>
              </w:rPr>
              <w:t xml:space="preserve"> grup</w:t>
            </w:r>
            <w:r w:rsidR="00E21E75" w:rsidRPr="007F690E">
              <w:rPr>
                <w:rFonts w:ascii="Corbel" w:hAnsi="Corbel"/>
                <w:color w:val="auto"/>
              </w:rPr>
              <w:t xml:space="preserve"> i zjawisk społecznych.</w:t>
            </w:r>
          </w:p>
        </w:tc>
        <w:tc>
          <w:tcPr>
            <w:tcW w:w="1873" w:type="dxa"/>
            <w:vAlign w:val="center"/>
          </w:tcPr>
          <w:p w14:paraId="1E90544A" w14:textId="01CC2E86" w:rsidR="00B65483" w:rsidRPr="007F690E" w:rsidRDefault="007F690E" w:rsidP="000742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B6103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7F690E"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</w:tc>
      </w:tr>
      <w:tr w:rsidR="00571AD1" w:rsidRPr="007F690E" w14:paraId="5F98C594" w14:textId="77777777" w:rsidTr="1C6A2919">
        <w:tc>
          <w:tcPr>
            <w:tcW w:w="1701" w:type="dxa"/>
          </w:tcPr>
          <w:p w14:paraId="74357262" w14:textId="77777777" w:rsidR="00571AD1" w:rsidRPr="007F690E" w:rsidRDefault="007F690E" w:rsidP="000A10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DA0EA0A" w14:textId="3367EC48" w:rsidR="00571AD1" w:rsidRPr="007F690E" w:rsidRDefault="50DCEB02" w:rsidP="1C6A291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1C6A2919">
              <w:rPr>
                <w:rFonts w:ascii="Corbel" w:hAnsi="Corbel"/>
                <w:sz w:val="24"/>
                <w:szCs w:val="24"/>
              </w:rPr>
              <w:t>S</w:t>
            </w:r>
            <w:r w:rsidR="412CF56B" w:rsidRPr="1C6A2919">
              <w:rPr>
                <w:rFonts w:ascii="Corbel" w:hAnsi="Corbel"/>
                <w:sz w:val="24"/>
                <w:szCs w:val="24"/>
              </w:rPr>
              <w:t xml:space="preserve">tudent </w:t>
            </w:r>
            <w:r w:rsidR="6E5B0E5F" w:rsidRPr="1C6A2919">
              <w:rPr>
                <w:rFonts w:ascii="Corbel" w:hAnsi="Corbel"/>
                <w:sz w:val="24"/>
                <w:szCs w:val="24"/>
              </w:rPr>
              <w:t>scharakteryzuje</w:t>
            </w:r>
            <w:r w:rsidR="77091866" w:rsidRPr="1C6A2919">
              <w:rPr>
                <w:rFonts w:ascii="Corbel" w:hAnsi="Corbel"/>
                <w:sz w:val="24"/>
                <w:szCs w:val="24"/>
              </w:rPr>
              <w:t xml:space="preserve"> właściwości indywidualne czł</w:t>
            </w:r>
            <w:r w:rsidR="6E5B0E5F" w:rsidRPr="1C6A2919">
              <w:rPr>
                <w:rFonts w:ascii="Corbel" w:hAnsi="Corbel"/>
                <w:sz w:val="24"/>
                <w:szCs w:val="24"/>
              </w:rPr>
              <w:t>owieka</w:t>
            </w:r>
            <w:r w:rsidR="77091866" w:rsidRPr="1C6A2919">
              <w:rPr>
                <w:rFonts w:ascii="Corbel" w:hAnsi="Corbel"/>
                <w:sz w:val="24"/>
                <w:szCs w:val="24"/>
              </w:rPr>
              <w:t xml:space="preserve"> oraz </w:t>
            </w:r>
            <w:r w:rsidR="6E5B0E5F" w:rsidRPr="1C6A2919">
              <w:rPr>
                <w:rFonts w:ascii="Corbel" w:hAnsi="Corbel"/>
                <w:sz w:val="24"/>
                <w:szCs w:val="24"/>
              </w:rPr>
              <w:t>właściwości</w:t>
            </w:r>
            <w:r w:rsidR="77091866" w:rsidRPr="1C6A2919">
              <w:rPr>
                <w:rFonts w:ascii="Corbel" w:hAnsi="Corbel"/>
                <w:sz w:val="24"/>
                <w:szCs w:val="24"/>
              </w:rPr>
              <w:t xml:space="preserve"> grup mające wpływ na przebieg zdarzeń pedago</w:t>
            </w:r>
            <w:r w:rsidR="6E5B0E5F" w:rsidRPr="1C6A2919">
              <w:rPr>
                <w:rFonts w:ascii="Corbel" w:hAnsi="Corbel"/>
                <w:sz w:val="24"/>
                <w:szCs w:val="24"/>
              </w:rPr>
              <w:t>gicznych</w:t>
            </w:r>
            <w:r w:rsidR="6A189E98" w:rsidRPr="1C6A2919">
              <w:rPr>
                <w:rFonts w:ascii="Corbel" w:hAnsi="Corbel"/>
                <w:sz w:val="24"/>
                <w:szCs w:val="24"/>
              </w:rPr>
              <w:t xml:space="preserve">. </w:t>
            </w:r>
            <w:r w:rsidR="6E5B0E5F" w:rsidRPr="1C6A2919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6D24DBF4" w:rsidRPr="1C6A2919">
              <w:rPr>
                <w:rFonts w:ascii="Corbel" w:hAnsi="Corbel"/>
                <w:sz w:val="24"/>
                <w:szCs w:val="24"/>
              </w:rPr>
              <w:t>rozwinie</w:t>
            </w:r>
            <w:r w:rsidR="6E5B0E5F" w:rsidRPr="1C6A2919">
              <w:rPr>
                <w:rFonts w:ascii="Corbel" w:hAnsi="Corbel"/>
                <w:sz w:val="24"/>
                <w:szCs w:val="24"/>
              </w:rPr>
              <w:t xml:space="preserve"> refleksję </w:t>
            </w:r>
            <w:r w:rsidR="6D24DBF4" w:rsidRPr="1C6A2919">
              <w:rPr>
                <w:rFonts w:ascii="Corbel" w:hAnsi="Corbel"/>
                <w:sz w:val="24"/>
                <w:szCs w:val="24"/>
              </w:rPr>
              <w:t>psychologiczną</w:t>
            </w:r>
            <w:r w:rsidR="6E5B0E5F" w:rsidRPr="1C6A2919">
              <w:rPr>
                <w:rFonts w:ascii="Corbel" w:hAnsi="Corbel"/>
                <w:sz w:val="24"/>
                <w:szCs w:val="24"/>
              </w:rPr>
              <w:t xml:space="preserve"> niezbędna do analizy takich </w:t>
            </w:r>
            <w:r w:rsidR="6D24DBF4" w:rsidRPr="1C6A2919">
              <w:rPr>
                <w:rFonts w:ascii="Corbel" w:hAnsi="Corbel"/>
                <w:sz w:val="24"/>
                <w:szCs w:val="24"/>
              </w:rPr>
              <w:t>zdarzeń.</w:t>
            </w:r>
          </w:p>
        </w:tc>
        <w:tc>
          <w:tcPr>
            <w:tcW w:w="1873" w:type="dxa"/>
            <w:vAlign w:val="center"/>
          </w:tcPr>
          <w:p w14:paraId="04889ED6" w14:textId="4A0917B3" w:rsidR="00EC4043" w:rsidRPr="007F690E" w:rsidRDefault="007F690E" w:rsidP="000742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B6103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7F690E">
              <w:rPr>
                <w:rFonts w:ascii="Corbel" w:hAnsi="Corbel"/>
                <w:b w:val="0"/>
                <w:smallCaps w:val="0"/>
                <w:szCs w:val="24"/>
              </w:rPr>
              <w:t>Ko2</w:t>
            </w:r>
          </w:p>
        </w:tc>
      </w:tr>
    </w:tbl>
    <w:p w14:paraId="62486C05" w14:textId="77777777" w:rsidR="0085747A" w:rsidRPr="007F690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7F690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F690E">
        <w:rPr>
          <w:rFonts w:ascii="Corbel" w:hAnsi="Corbel"/>
          <w:b/>
          <w:sz w:val="24"/>
          <w:szCs w:val="24"/>
        </w:rPr>
        <w:t>3.3</w:t>
      </w:r>
      <w:r w:rsidR="001D7B54" w:rsidRPr="007F690E">
        <w:rPr>
          <w:rFonts w:ascii="Corbel" w:hAnsi="Corbel"/>
          <w:b/>
          <w:sz w:val="24"/>
          <w:szCs w:val="24"/>
        </w:rPr>
        <w:t xml:space="preserve"> </w:t>
      </w:r>
      <w:r w:rsidR="0085747A" w:rsidRPr="007F690E">
        <w:rPr>
          <w:rFonts w:ascii="Corbel" w:hAnsi="Corbel"/>
          <w:b/>
          <w:sz w:val="24"/>
          <w:szCs w:val="24"/>
        </w:rPr>
        <w:t>T</w:t>
      </w:r>
      <w:r w:rsidR="001D7B54" w:rsidRPr="007F690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F690E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7F690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F690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836330" w:rsidRPr="007F690E" w14:paraId="161F01E3" w14:textId="77777777" w:rsidTr="00980236">
        <w:tc>
          <w:tcPr>
            <w:tcW w:w="7229" w:type="dxa"/>
          </w:tcPr>
          <w:p w14:paraId="6187BF7D" w14:textId="77777777" w:rsidR="00836330" w:rsidRPr="007F690E" w:rsidRDefault="00836330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Przedmiot psychologii, metody badań psychologicznych</w:t>
            </w:r>
          </w:p>
        </w:tc>
      </w:tr>
      <w:tr w:rsidR="00836330" w:rsidRPr="007F690E" w14:paraId="5231E1B6" w14:textId="77777777" w:rsidTr="00980236">
        <w:tc>
          <w:tcPr>
            <w:tcW w:w="7229" w:type="dxa"/>
          </w:tcPr>
          <w:p w14:paraId="0212760D" w14:textId="77777777" w:rsidR="00836330" w:rsidRPr="007F690E" w:rsidRDefault="00836330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Psychologia świadomości i procesów poznawczych</w:t>
            </w:r>
          </w:p>
        </w:tc>
      </w:tr>
      <w:tr w:rsidR="00836330" w:rsidRPr="007F690E" w14:paraId="0F1D62AB" w14:textId="77777777" w:rsidTr="00980236">
        <w:tc>
          <w:tcPr>
            <w:tcW w:w="7229" w:type="dxa"/>
          </w:tcPr>
          <w:p w14:paraId="2CC198AF" w14:textId="77777777" w:rsidR="00836330" w:rsidRPr="007F690E" w:rsidRDefault="00836330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Psychoanalityczny portret człowieka</w:t>
            </w:r>
          </w:p>
        </w:tc>
      </w:tr>
      <w:tr w:rsidR="00836330" w:rsidRPr="007F690E" w14:paraId="357B44C6" w14:textId="77777777" w:rsidTr="00980236">
        <w:tc>
          <w:tcPr>
            <w:tcW w:w="7229" w:type="dxa"/>
          </w:tcPr>
          <w:p w14:paraId="56E14CDA" w14:textId="77777777" w:rsidR="00836330" w:rsidRPr="007F690E" w:rsidRDefault="00836330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 Człowiek zewnątrzsterowny - behawioryzm</w:t>
            </w:r>
          </w:p>
        </w:tc>
      </w:tr>
      <w:tr w:rsidR="00836330" w:rsidRPr="007F690E" w14:paraId="0F875A2F" w14:textId="77777777" w:rsidTr="00980236">
        <w:tc>
          <w:tcPr>
            <w:tcW w:w="7229" w:type="dxa"/>
          </w:tcPr>
          <w:p w14:paraId="7A210000" w14:textId="77777777" w:rsidR="00836330" w:rsidRPr="007F690E" w:rsidRDefault="00836330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Psychologia humanistyczna</w:t>
            </w:r>
          </w:p>
        </w:tc>
      </w:tr>
      <w:tr w:rsidR="00836330" w:rsidRPr="007F690E" w14:paraId="20D34770" w14:textId="77777777" w:rsidTr="000742F9">
        <w:trPr>
          <w:trHeight w:val="274"/>
        </w:trPr>
        <w:tc>
          <w:tcPr>
            <w:tcW w:w="7229" w:type="dxa"/>
          </w:tcPr>
          <w:p w14:paraId="5CFAA03C" w14:textId="77777777" w:rsidR="00836330" w:rsidRPr="007F690E" w:rsidRDefault="00836330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Psychologia ewolucyjna</w:t>
            </w:r>
          </w:p>
        </w:tc>
      </w:tr>
    </w:tbl>
    <w:p w14:paraId="4101652C" w14:textId="77777777" w:rsidR="0085747A" w:rsidRPr="007F690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7F690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F690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F690E">
        <w:rPr>
          <w:rFonts w:ascii="Corbel" w:hAnsi="Corbel"/>
          <w:sz w:val="24"/>
          <w:szCs w:val="24"/>
        </w:rPr>
        <w:t xml:space="preserve">, </w:t>
      </w:r>
      <w:r w:rsidRPr="007F690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6644F1" w:rsidRPr="007F690E" w14:paraId="5F4A6FBD" w14:textId="77777777" w:rsidTr="00980236">
        <w:tc>
          <w:tcPr>
            <w:tcW w:w="7229" w:type="dxa"/>
          </w:tcPr>
          <w:p w14:paraId="5EEDE3C3" w14:textId="77777777" w:rsidR="006644F1" w:rsidRPr="007F690E" w:rsidRDefault="006644F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Przetwarzanie informacji - Percepcja i uwaga</w:t>
            </w:r>
          </w:p>
        </w:tc>
      </w:tr>
      <w:tr w:rsidR="006644F1" w:rsidRPr="007F690E" w14:paraId="52EA8F68" w14:textId="77777777" w:rsidTr="00980236">
        <w:tc>
          <w:tcPr>
            <w:tcW w:w="7229" w:type="dxa"/>
          </w:tcPr>
          <w:p w14:paraId="3D020E18" w14:textId="77777777" w:rsidR="006644F1" w:rsidRPr="007F690E" w:rsidRDefault="006644F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Przechowywanie informacji - Pamięć</w:t>
            </w:r>
          </w:p>
        </w:tc>
      </w:tr>
      <w:tr w:rsidR="006644F1" w:rsidRPr="007F690E" w14:paraId="130F3BE7" w14:textId="77777777" w:rsidTr="00980236">
        <w:tc>
          <w:tcPr>
            <w:tcW w:w="7229" w:type="dxa"/>
          </w:tcPr>
          <w:p w14:paraId="21967650" w14:textId="77777777" w:rsidR="006644F1" w:rsidRPr="007F690E" w:rsidRDefault="006644F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Procesy emocjonalne i motywacyjne</w:t>
            </w:r>
          </w:p>
        </w:tc>
      </w:tr>
      <w:tr w:rsidR="006644F1" w:rsidRPr="007F690E" w14:paraId="3272969D" w14:textId="77777777" w:rsidTr="00980236">
        <w:tc>
          <w:tcPr>
            <w:tcW w:w="7229" w:type="dxa"/>
          </w:tcPr>
          <w:p w14:paraId="6416F8A7" w14:textId="77777777" w:rsidR="006644F1" w:rsidRPr="007F690E" w:rsidRDefault="006644F1" w:rsidP="004357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 </w:t>
            </w:r>
            <w:r w:rsidR="00435720" w:rsidRPr="007F690E">
              <w:rPr>
                <w:rFonts w:ascii="Corbel" w:hAnsi="Corbel"/>
                <w:sz w:val="24"/>
                <w:szCs w:val="24"/>
              </w:rPr>
              <w:t>P</w:t>
            </w:r>
            <w:r w:rsidRPr="007F690E">
              <w:rPr>
                <w:rFonts w:ascii="Corbel" w:hAnsi="Corbel"/>
                <w:sz w:val="24"/>
                <w:szCs w:val="24"/>
              </w:rPr>
              <w:t>odstawy psychologii społecznej</w:t>
            </w:r>
          </w:p>
        </w:tc>
      </w:tr>
    </w:tbl>
    <w:p w14:paraId="4B99056E" w14:textId="77777777" w:rsidR="006644F1" w:rsidRPr="009C54AE" w:rsidRDefault="006644F1" w:rsidP="006644F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6AC70F" w14:textId="77777777" w:rsidR="006644F1" w:rsidRPr="007F690E" w:rsidRDefault="006644F1" w:rsidP="006644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 xml:space="preserve">Wykład z prezentacja multimedialną, </w:t>
      </w:r>
    </w:p>
    <w:p w14:paraId="54D87A9B" w14:textId="77777777" w:rsidR="006644F1" w:rsidRPr="007F690E" w:rsidRDefault="006644F1" w:rsidP="006644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>Ćwiczenia: praca w grupach, analiza tekstów z dyskusją</w:t>
      </w:r>
    </w:p>
    <w:p w14:paraId="4DDBEF0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564E2E" w:rsidRPr="00A13A7A" w14:paraId="486A6EBA" w14:textId="77777777" w:rsidTr="3E1C6468">
        <w:tc>
          <w:tcPr>
            <w:tcW w:w="1984" w:type="dxa"/>
          </w:tcPr>
          <w:p w14:paraId="59C1A4F7" w14:textId="77777777" w:rsidR="00564E2E" w:rsidRPr="00081EDD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3CF2D8B6" w14:textId="77777777" w:rsidR="00564E2E" w:rsidRPr="00081EDD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103" w:type="dxa"/>
          </w:tcPr>
          <w:p w14:paraId="14735787" w14:textId="77777777" w:rsidR="00564E2E" w:rsidRPr="00081EDD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14:paraId="48CEE6E5" w14:textId="45734EF4" w:rsidR="00564E2E" w:rsidRPr="00081EDD" w:rsidRDefault="3A9DA60A" w:rsidP="1C6A2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C6A2919">
              <w:rPr>
                <w:rFonts w:ascii="Corbel" w:hAnsi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52F61AD3" w14:textId="5DEF04EF" w:rsidR="00564E2E" w:rsidRPr="00081EDD" w:rsidRDefault="3A9DA60A" w:rsidP="1C6A2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C6A2919">
              <w:rPr>
                <w:rFonts w:ascii="Corbel" w:hAnsi="Corbel"/>
                <w:b w:val="0"/>
                <w:smallCaps w:val="0"/>
              </w:rPr>
              <w:t>Forma zajęć dydaktycznych (w, ćw, …)</w:t>
            </w:r>
          </w:p>
        </w:tc>
      </w:tr>
      <w:tr w:rsidR="00564E2E" w:rsidRPr="00A13A7A" w14:paraId="59B10332" w14:textId="77777777" w:rsidTr="3E1C6468">
        <w:tc>
          <w:tcPr>
            <w:tcW w:w="1984" w:type="dxa"/>
          </w:tcPr>
          <w:p w14:paraId="4EEBB90D" w14:textId="77777777" w:rsidR="00564E2E" w:rsidRPr="007F690E" w:rsidRDefault="007F690E" w:rsidP="000A10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EK_01</w:t>
            </w:r>
          </w:p>
          <w:p w14:paraId="69FEFE27" w14:textId="77777777" w:rsidR="007F690E" w:rsidRPr="007F690E" w:rsidRDefault="007F690E" w:rsidP="000A10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051086B6" w14:textId="77777777" w:rsidR="00564E2E" w:rsidRPr="000742F9" w:rsidRDefault="00564E2E" w:rsidP="000742F9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Egzamin Pisemny</w:t>
            </w:r>
            <w:r w:rsidR="00E92CC8" w:rsidRPr="000742F9">
              <w:rPr>
                <w:sz w:val="24"/>
                <w:szCs w:val="24"/>
              </w:rPr>
              <w:t>, KOLOKWIUM</w:t>
            </w:r>
          </w:p>
          <w:p w14:paraId="420BE4A1" w14:textId="77777777" w:rsidR="00564E2E" w:rsidRPr="000742F9" w:rsidRDefault="00E92CC8" w:rsidP="000742F9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EGZAMIN PISEMNY, </w:t>
            </w:r>
            <w:r w:rsidR="00564E2E" w:rsidRPr="000742F9">
              <w:rPr>
                <w:sz w:val="24"/>
                <w:szCs w:val="24"/>
              </w:rPr>
              <w:t>kolokwium</w:t>
            </w:r>
          </w:p>
        </w:tc>
        <w:tc>
          <w:tcPr>
            <w:tcW w:w="2233" w:type="dxa"/>
            <w:vAlign w:val="center"/>
          </w:tcPr>
          <w:p w14:paraId="71E0C584" w14:textId="77777777" w:rsidR="00564E2E" w:rsidRPr="000742F9" w:rsidRDefault="00564E2E" w:rsidP="000742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w</w:t>
            </w:r>
            <w:r w:rsidR="00E92CC8" w:rsidRPr="000742F9">
              <w:rPr>
                <w:sz w:val="24"/>
                <w:szCs w:val="24"/>
              </w:rPr>
              <w:t>, ćw</w:t>
            </w:r>
          </w:p>
          <w:p w14:paraId="31573A30" w14:textId="77777777" w:rsidR="00564E2E" w:rsidRPr="000742F9" w:rsidRDefault="00E92CC8" w:rsidP="000742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w, </w:t>
            </w:r>
            <w:r w:rsidR="00564E2E" w:rsidRPr="000742F9">
              <w:rPr>
                <w:sz w:val="24"/>
                <w:szCs w:val="24"/>
              </w:rPr>
              <w:t>ćw</w:t>
            </w:r>
          </w:p>
        </w:tc>
      </w:tr>
      <w:tr w:rsidR="00564E2E" w:rsidRPr="00A13A7A" w14:paraId="60285DBD" w14:textId="77777777" w:rsidTr="3E1C6468">
        <w:tc>
          <w:tcPr>
            <w:tcW w:w="1984" w:type="dxa"/>
          </w:tcPr>
          <w:p w14:paraId="002D746F" w14:textId="77777777" w:rsidR="002F7F98" w:rsidRPr="007F690E" w:rsidRDefault="007F690E" w:rsidP="002F7F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EK_03</w:t>
            </w:r>
          </w:p>
          <w:p w14:paraId="5990E71B" w14:textId="77777777" w:rsidR="007F690E" w:rsidRPr="007F690E" w:rsidRDefault="007F690E" w:rsidP="002F7F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7E84563B" w14:textId="77777777" w:rsidR="00564E2E" w:rsidRPr="000742F9" w:rsidRDefault="00564E2E" w:rsidP="000742F9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Egzamin Pisemny, </w:t>
            </w:r>
            <w:r w:rsidR="0065370F" w:rsidRPr="000742F9">
              <w:rPr>
                <w:sz w:val="24"/>
                <w:szCs w:val="24"/>
              </w:rPr>
              <w:t>KOLOKWIUM</w:t>
            </w:r>
          </w:p>
          <w:p w14:paraId="01076596" w14:textId="77777777" w:rsidR="00564E2E" w:rsidRPr="000742F9" w:rsidRDefault="0065370F" w:rsidP="000742F9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EGZAMIN PISEMNY, </w:t>
            </w:r>
            <w:r w:rsidR="00564E2E" w:rsidRPr="000742F9">
              <w:rPr>
                <w:sz w:val="24"/>
                <w:szCs w:val="24"/>
              </w:rPr>
              <w:t>kolokwium</w:t>
            </w:r>
          </w:p>
        </w:tc>
        <w:tc>
          <w:tcPr>
            <w:tcW w:w="2233" w:type="dxa"/>
            <w:vAlign w:val="center"/>
          </w:tcPr>
          <w:p w14:paraId="76091110" w14:textId="77777777" w:rsidR="00564E2E" w:rsidRPr="000742F9" w:rsidRDefault="00564E2E" w:rsidP="000742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W</w:t>
            </w:r>
            <w:r w:rsidR="0065370F" w:rsidRPr="000742F9">
              <w:rPr>
                <w:sz w:val="24"/>
                <w:szCs w:val="24"/>
              </w:rPr>
              <w:t>, ĆW</w:t>
            </w:r>
          </w:p>
          <w:p w14:paraId="069C5F5A" w14:textId="77777777" w:rsidR="00564E2E" w:rsidRPr="000742F9" w:rsidRDefault="00564E2E" w:rsidP="000742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Ćw</w:t>
            </w:r>
          </w:p>
        </w:tc>
      </w:tr>
      <w:tr w:rsidR="00564E2E" w:rsidRPr="00A13A7A" w14:paraId="298D2B0A" w14:textId="77777777" w:rsidTr="3E1C6468">
        <w:tc>
          <w:tcPr>
            <w:tcW w:w="1984" w:type="dxa"/>
          </w:tcPr>
          <w:p w14:paraId="4A2F1096" w14:textId="77777777" w:rsidR="00564E2E" w:rsidRPr="007F690E" w:rsidRDefault="007F690E" w:rsidP="006537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6AA9DDCB" w14:textId="7DCC4623" w:rsidR="00564E2E" w:rsidRPr="000742F9" w:rsidRDefault="00556AB2" w:rsidP="000742F9">
            <w:pPr>
              <w:spacing w:after="0" w:line="240" w:lineRule="auto"/>
              <w:rPr>
                <w:sz w:val="24"/>
                <w:szCs w:val="24"/>
              </w:rPr>
            </w:pPr>
            <w:r w:rsidRPr="3E1C6468">
              <w:rPr>
                <w:sz w:val="24"/>
                <w:szCs w:val="24"/>
              </w:rPr>
              <w:t xml:space="preserve">KOLOKWIUM, </w:t>
            </w:r>
            <w:r w:rsidR="00564E2E" w:rsidRPr="3E1C6468">
              <w:rPr>
                <w:sz w:val="24"/>
                <w:szCs w:val="24"/>
              </w:rPr>
              <w:t xml:space="preserve">Obserwacja w </w:t>
            </w:r>
            <w:r w:rsidR="42199A60" w:rsidRPr="3E1C6468">
              <w:rPr>
                <w:sz w:val="24"/>
                <w:szCs w:val="24"/>
              </w:rPr>
              <w:t>t</w:t>
            </w:r>
            <w:r w:rsidR="00564E2E" w:rsidRPr="3E1C6468">
              <w:rPr>
                <w:sz w:val="24"/>
                <w:szCs w:val="24"/>
              </w:rPr>
              <w:t xml:space="preserve">rakcie </w:t>
            </w:r>
            <w:r w:rsidR="1C3387EA" w:rsidRPr="3E1C6468">
              <w:rPr>
                <w:sz w:val="24"/>
                <w:szCs w:val="24"/>
              </w:rPr>
              <w:t>ć</w:t>
            </w:r>
            <w:r w:rsidR="00564E2E" w:rsidRPr="3E1C6468">
              <w:rPr>
                <w:sz w:val="24"/>
                <w:szCs w:val="24"/>
              </w:rPr>
              <w:t>wiczeń</w:t>
            </w:r>
          </w:p>
        </w:tc>
        <w:tc>
          <w:tcPr>
            <w:tcW w:w="2233" w:type="dxa"/>
            <w:vAlign w:val="center"/>
          </w:tcPr>
          <w:p w14:paraId="21ED911A" w14:textId="77777777" w:rsidR="00564E2E" w:rsidRPr="000742F9" w:rsidRDefault="00564E2E" w:rsidP="000742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Ćw</w:t>
            </w:r>
          </w:p>
        </w:tc>
      </w:tr>
    </w:tbl>
    <w:p w14:paraId="0FB78278" w14:textId="77777777" w:rsidR="00564E2E" w:rsidRPr="009C54AE" w:rsidRDefault="00564E2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FC3994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96EBB" w:rsidRPr="00A13A7A" w14:paraId="08C69EB0" w14:textId="77777777" w:rsidTr="00E96EB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9730" w14:textId="77777777" w:rsidR="00E96EBB" w:rsidRPr="00E96EBB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1. pozytywna ocena z egzaminu pisemnego – trzy zagadnienia do samodzielnego opracowania </w:t>
            </w:r>
          </w:p>
          <w:p w14:paraId="63DE48F3" w14:textId="77777777" w:rsidR="00E96EBB" w:rsidRPr="00E96EBB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kryteria:</w:t>
            </w:r>
          </w:p>
          <w:p w14:paraId="05F53631" w14:textId="77777777" w:rsidR="00E96EBB" w:rsidRPr="00E96EBB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0-2,5 pkt – nast.</w:t>
            </w:r>
          </w:p>
          <w:p w14:paraId="1D0F42B6" w14:textId="77777777" w:rsidR="00E96EBB" w:rsidRPr="00E96EBB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 pkt – dst</w:t>
            </w:r>
          </w:p>
          <w:p w14:paraId="6BA96C3F" w14:textId="77777777" w:rsidR="00E96EBB" w:rsidRPr="00E96EBB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3,5 pkt – dst plus</w:t>
            </w:r>
          </w:p>
          <w:p w14:paraId="35291131" w14:textId="77777777" w:rsidR="00E96EBB" w:rsidRPr="009F78AA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a-DK"/>
              </w:rPr>
            </w:pPr>
            <w:r w:rsidRPr="009F78AA">
              <w:rPr>
                <w:rFonts w:ascii="Corbel" w:hAnsi="Corbel"/>
                <w:b w:val="0"/>
                <w:smallCaps w:val="0"/>
                <w:szCs w:val="24"/>
                <w:lang w:val="da-DK"/>
              </w:rPr>
              <w:t>4-5 pkt – db</w:t>
            </w:r>
          </w:p>
          <w:p w14:paraId="6C457332" w14:textId="77777777" w:rsidR="00E96EBB" w:rsidRPr="009F78AA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a-DK"/>
              </w:rPr>
            </w:pPr>
            <w:r w:rsidRPr="009F78AA">
              <w:rPr>
                <w:rFonts w:ascii="Corbel" w:hAnsi="Corbel"/>
                <w:b w:val="0"/>
                <w:smallCaps w:val="0"/>
                <w:szCs w:val="24"/>
                <w:lang w:val="da-DK"/>
              </w:rPr>
              <w:t>5,5 pkt db plus</w:t>
            </w:r>
          </w:p>
          <w:p w14:paraId="5FB5BCEE" w14:textId="77777777" w:rsidR="00E96EBB" w:rsidRPr="009F78AA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a-DK"/>
              </w:rPr>
            </w:pPr>
            <w:r w:rsidRPr="009F78AA">
              <w:rPr>
                <w:rFonts w:ascii="Corbel" w:hAnsi="Corbel"/>
                <w:b w:val="0"/>
                <w:smallCaps w:val="0"/>
                <w:szCs w:val="24"/>
                <w:lang w:val="da-DK"/>
              </w:rPr>
              <w:t>6 pkt - bdb</w:t>
            </w:r>
          </w:p>
          <w:p w14:paraId="52B9D7A2" w14:textId="77777777" w:rsidR="00E96EBB" w:rsidRPr="00E96EBB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2.pozytywna ocena z kolokwium (kryteria oceny sporządzane na bieżąco)</w:t>
            </w:r>
          </w:p>
          <w:p w14:paraId="63F9ED31" w14:textId="77777777" w:rsidR="00E96EBB" w:rsidRPr="00E96EBB" w:rsidRDefault="00E96EBB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3. obecność na ćwiczeniach</w:t>
            </w:r>
          </w:p>
          <w:p w14:paraId="197D9A14" w14:textId="77777777" w:rsidR="00E96EBB" w:rsidRPr="00E96EBB" w:rsidRDefault="00E96EBB" w:rsidP="007F69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4.aktywność na ćwiczeniach</w:t>
            </w:r>
          </w:p>
        </w:tc>
      </w:tr>
    </w:tbl>
    <w:p w14:paraId="32066DA3" w14:textId="77777777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945DC6" w:rsidRPr="007F690E" w14:paraId="63D9DE79" w14:textId="77777777" w:rsidTr="00980236">
        <w:tc>
          <w:tcPr>
            <w:tcW w:w="4066" w:type="dxa"/>
          </w:tcPr>
          <w:p w14:paraId="4C452BB7" w14:textId="77777777" w:rsidR="00945DC6" w:rsidRPr="00A15633" w:rsidRDefault="00945DC6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</w:tcPr>
          <w:p w14:paraId="4BAACCBA" w14:textId="77777777" w:rsidR="00945DC6" w:rsidRPr="00A15633" w:rsidRDefault="00945DC6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945DC6" w:rsidRPr="007F690E" w14:paraId="4B274EAE" w14:textId="77777777" w:rsidTr="00980236">
        <w:tc>
          <w:tcPr>
            <w:tcW w:w="4066" w:type="dxa"/>
          </w:tcPr>
          <w:p w14:paraId="5FFF5B85" w14:textId="77777777" w:rsidR="00945DC6" w:rsidRPr="009C54AE" w:rsidRDefault="00945DC6" w:rsidP="00E52B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B066B">
              <w:rPr>
                <w:rFonts w:ascii="Corbel" w:hAnsi="Corbel"/>
                <w:sz w:val="24"/>
                <w:szCs w:val="24"/>
              </w:rPr>
              <w:t>z 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43FBD11F" w14:textId="77777777" w:rsidR="00945DC6" w:rsidRPr="009C54AE" w:rsidRDefault="00945DC6" w:rsidP="000742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945DC6" w:rsidRPr="007F690E" w14:paraId="51A6670B" w14:textId="77777777" w:rsidTr="00980236">
        <w:tc>
          <w:tcPr>
            <w:tcW w:w="4066" w:type="dxa"/>
          </w:tcPr>
          <w:p w14:paraId="08590B11" w14:textId="77777777" w:rsidR="00945DC6" w:rsidRPr="009C54AE" w:rsidRDefault="00945DC6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14:paraId="3BF88B3F" w14:textId="77777777" w:rsidR="00945DC6" w:rsidRDefault="00945DC6" w:rsidP="000742F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0562CB0E" w14:textId="77777777" w:rsidR="00945DC6" w:rsidRPr="00A15633" w:rsidRDefault="00945DC6" w:rsidP="000742F9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4CE0A41" w14:textId="77777777" w:rsidR="00945DC6" w:rsidRDefault="00945DC6" w:rsidP="000742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2EBF3C5" w14:textId="77777777" w:rsidR="00945DC6" w:rsidRDefault="00945DC6" w:rsidP="000742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F999B5" w14:textId="77777777" w:rsidR="00945DC6" w:rsidRPr="009C54AE" w:rsidRDefault="00945DC6" w:rsidP="000742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45DC6" w:rsidRPr="007F690E" w14:paraId="02EA400D" w14:textId="77777777" w:rsidTr="00980236">
        <w:tc>
          <w:tcPr>
            <w:tcW w:w="4066" w:type="dxa"/>
          </w:tcPr>
          <w:p w14:paraId="79F7CE48" w14:textId="77777777" w:rsidR="00945DC6" w:rsidRPr="009C54AE" w:rsidRDefault="00945DC6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780C15C8" w14:textId="77777777" w:rsidR="00945DC6" w:rsidRDefault="00945DC6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>
              <w:rPr>
                <w:rFonts w:ascii="Corbel" w:hAnsi="Corbel"/>
                <w:sz w:val="24"/>
                <w:szCs w:val="24"/>
              </w:rPr>
              <w:t>rzygotowanie do zajęć</w:t>
            </w:r>
            <w:r>
              <w:rPr>
                <w:rFonts w:ascii="Corbel" w:hAnsi="Corbel"/>
                <w:sz w:val="24"/>
                <w:szCs w:val="24"/>
              </w:rPr>
              <w:t xml:space="preserve"> studiowanie litera</w:t>
            </w:r>
            <w:r w:rsidR="00D811EB">
              <w:rPr>
                <w:rFonts w:ascii="Corbel" w:hAnsi="Corbel"/>
                <w:sz w:val="24"/>
                <w:szCs w:val="24"/>
              </w:rPr>
              <w:t>t</w:t>
            </w:r>
            <w:r>
              <w:rPr>
                <w:rFonts w:ascii="Corbel" w:hAnsi="Corbel"/>
                <w:sz w:val="24"/>
                <w:szCs w:val="24"/>
              </w:rPr>
              <w:t>ury</w:t>
            </w:r>
          </w:p>
          <w:p w14:paraId="27B4F5C5" w14:textId="77777777" w:rsidR="00945DC6" w:rsidRDefault="00945DC6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5B0ADFD9" w14:textId="77777777" w:rsidR="00945DC6" w:rsidRDefault="00945DC6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przygotowanie do egzaminu: studiowanie literatury</w:t>
            </w:r>
          </w:p>
          <w:p w14:paraId="29D6B04F" w14:textId="77777777" w:rsidR="00945DC6" w:rsidRPr="009C54AE" w:rsidRDefault="00945DC6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6D98A12B" w14:textId="77777777" w:rsidR="00945DC6" w:rsidRDefault="00945DC6" w:rsidP="000742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946DB82" w14:textId="77777777" w:rsidR="00945DC6" w:rsidRDefault="00945DC6" w:rsidP="000742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C8B330C" w14:textId="77777777" w:rsidR="00945DC6" w:rsidRDefault="00945DC6" w:rsidP="000742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  <w:p w14:paraId="5997CC1D" w14:textId="77777777" w:rsidR="00945DC6" w:rsidRDefault="00945DC6" w:rsidP="000742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10FFD37" w14:textId="77777777" w:rsidR="00945DC6" w:rsidRDefault="00945DC6" w:rsidP="000742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1C9D991" w14:textId="77777777" w:rsidR="00945DC6" w:rsidRPr="009C54AE" w:rsidRDefault="00945DC6" w:rsidP="000742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945DC6" w:rsidRPr="007F690E" w14:paraId="0DF3C096" w14:textId="77777777" w:rsidTr="00980236">
        <w:tc>
          <w:tcPr>
            <w:tcW w:w="4066" w:type="dxa"/>
          </w:tcPr>
          <w:p w14:paraId="3D4B2727" w14:textId="77777777" w:rsidR="00945DC6" w:rsidRPr="009C54AE" w:rsidRDefault="00945DC6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14:paraId="6CC8039C" w14:textId="77777777" w:rsidR="00945DC6" w:rsidRPr="009C54AE" w:rsidRDefault="00945DC6" w:rsidP="000742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945DC6" w:rsidRPr="007F690E" w14:paraId="6B7A9073" w14:textId="77777777" w:rsidTr="00980236">
        <w:tc>
          <w:tcPr>
            <w:tcW w:w="4066" w:type="dxa"/>
          </w:tcPr>
          <w:p w14:paraId="5FD1C35E" w14:textId="77777777" w:rsidR="00945DC6" w:rsidRPr="00A15633" w:rsidRDefault="00945DC6" w:rsidP="000742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14:paraId="279935FF" w14:textId="77777777" w:rsidR="00945DC6" w:rsidRPr="009C54AE" w:rsidRDefault="00945DC6" w:rsidP="000742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FE9F2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03718F2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0408FD" w14:textId="77777777" w:rsidR="0085747A" w:rsidRPr="009C54AE" w:rsidRDefault="007F69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5747A" w:rsidRPr="009C54AE" w14:paraId="54083D94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3FA389C" w14:textId="77777777" w:rsidR="0085747A" w:rsidRPr="009C54AE" w:rsidRDefault="007F69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08CE6F9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C5038" w:rsidRPr="00A13A7A" w14:paraId="0A54A2FD" w14:textId="77777777" w:rsidTr="1C6A2919">
        <w:tc>
          <w:tcPr>
            <w:tcW w:w="7513" w:type="dxa"/>
          </w:tcPr>
          <w:p w14:paraId="729C9695" w14:textId="77777777" w:rsidR="002C5038" w:rsidRPr="007F690E" w:rsidRDefault="002C5038" w:rsidP="007F69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0454EF" w14:textId="77777777" w:rsidR="002C5038" w:rsidRPr="000742F9" w:rsidRDefault="002C5038" w:rsidP="00074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0742F9">
              <w:rPr>
                <w:rFonts w:ascii="Corbel" w:hAnsi="Corbel"/>
                <w:sz w:val="24"/>
                <w:szCs w:val="24"/>
              </w:rPr>
              <w:t>Mietzel G., Wprowadzenie do psychologii, GWP 20</w:t>
            </w:r>
            <w:r w:rsidR="004F5907" w:rsidRPr="000742F9">
              <w:rPr>
                <w:rFonts w:ascii="Corbel" w:hAnsi="Corbel"/>
                <w:sz w:val="24"/>
                <w:szCs w:val="24"/>
              </w:rPr>
              <w:t>0</w:t>
            </w:r>
            <w:r w:rsidRPr="000742F9">
              <w:rPr>
                <w:rFonts w:ascii="Corbel" w:hAnsi="Corbel"/>
                <w:sz w:val="24"/>
                <w:szCs w:val="24"/>
              </w:rPr>
              <w:t xml:space="preserve">3 </w:t>
            </w:r>
          </w:p>
          <w:p w14:paraId="7076E9C5" w14:textId="77777777" w:rsidR="002C5038" w:rsidRPr="000742F9" w:rsidRDefault="002C5038" w:rsidP="00074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0742F9">
              <w:rPr>
                <w:rFonts w:ascii="Corbel" w:hAnsi="Corbel"/>
                <w:sz w:val="24"/>
                <w:szCs w:val="24"/>
              </w:rPr>
              <w:t>Wosińska, W. Psychologia życia społecznego, GWP, 2004, r. 7.</w:t>
            </w:r>
          </w:p>
          <w:p w14:paraId="6E7F246E" w14:textId="77777777" w:rsidR="004F5907" w:rsidRPr="000742F9" w:rsidRDefault="004F5907" w:rsidP="00074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0742F9">
              <w:rPr>
                <w:rFonts w:ascii="Corbel" w:hAnsi="Corbel"/>
                <w:sz w:val="24"/>
                <w:szCs w:val="24"/>
              </w:rPr>
              <w:t>Kozielecki J., Koncepcje psychologiczne człowieka, Wydawnictwo Żak (1995) lub inne wydania</w:t>
            </w:r>
          </w:p>
          <w:p w14:paraId="01455B81" w14:textId="21A9B8FE" w:rsidR="002C5038" w:rsidRPr="000742F9" w:rsidRDefault="5D0AA595" w:rsidP="1C6A291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b/>
                <w:bCs/>
                <w:smallCaps/>
              </w:rPr>
            </w:pPr>
            <w:r w:rsidRPr="1C6A2919">
              <w:rPr>
                <w:rFonts w:ascii="Corbel" w:hAnsi="Corbel"/>
                <w:sz w:val="24"/>
                <w:szCs w:val="24"/>
              </w:rPr>
              <w:t>Wgląd.  Biuletyn Zakładu Psychologii - numery bieżące.</w:t>
            </w:r>
          </w:p>
        </w:tc>
      </w:tr>
      <w:tr w:rsidR="002C5038" w:rsidRPr="00A71D26" w14:paraId="3B61A8F7" w14:textId="77777777" w:rsidTr="1C6A2919">
        <w:tc>
          <w:tcPr>
            <w:tcW w:w="7513" w:type="dxa"/>
          </w:tcPr>
          <w:p w14:paraId="1616B1D9" w14:textId="77777777" w:rsidR="002C5038" w:rsidRPr="007F690E" w:rsidRDefault="002C5038" w:rsidP="007F69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1C5EBD" w14:textId="77777777" w:rsidR="004F5907" w:rsidRPr="000742F9" w:rsidRDefault="004F5907" w:rsidP="000742F9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0742F9">
              <w:rPr>
                <w:rFonts w:ascii="Corbel" w:hAnsi="Corbel"/>
                <w:sz w:val="24"/>
                <w:szCs w:val="24"/>
              </w:rPr>
              <w:t>Zimbardo Ph., Psychologia i życie, PWN 1999</w:t>
            </w:r>
          </w:p>
          <w:p w14:paraId="15ECA299" w14:textId="77777777" w:rsidR="002C5038" w:rsidRPr="007F690E" w:rsidRDefault="002C5038" w:rsidP="000742F9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Łukasik, A. Ewolucyjna psychologia umysłu, 2007, UR</w:t>
            </w:r>
          </w:p>
        </w:tc>
      </w:tr>
    </w:tbl>
    <w:p w14:paraId="61CDCEA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7BE0C" w14:textId="77777777" w:rsidR="00E64252" w:rsidRDefault="00E64252" w:rsidP="00C16ABF">
      <w:pPr>
        <w:spacing w:after="0" w:line="240" w:lineRule="auto"/>
      </w:pPr>
      <w:r>
        <w:separator/>
      </w:r>
    </w:p>
  </w:endnote>
  <w:endnote w:type="continuationSeparator" w:id="0">
    <w:p w14:paraId="39709D31" w14:textId="77777777" w:rsidR="00E64252" w:rsidRDefault="00E642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72DF5" w14:textId="77777777" w:rsidR="00E64252" w:rsidRDefault="00E64252" w:rsidP="00C16ABF">
      <w:pPr>
        <w:spacing w:after="0" w:line="240" w:lineRule="auto"/>
      </w:pPr>
      <w:r>
        <w:separator/>
      </w:r>
    </w:p>
  </w:footnote>
  <w:footnote w:type="continuationSeparator" w:id="0">
    <w:p w14:paraId="70377C20" w14:textId="77777777" w:rsidR="00E64252" w:rsidRDefault="00E64252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0627D"/>
    <w:multiLevelType w:val="hybridMultilevel"/>
    <w:tmpl w:val="273ED95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CC5E2E"/>
    <w:multiLevelType w:val="hybridMultilevel"/>
    <w:tmpl w:val="13C236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C7821"/>
    <w:multiLevelType w:val="hybridMultilevel"/>
    <w:tmpl w:val="D2F0C52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067138">
    <w:abstractNumId w:val="1"/>
  </w:num>
  <w:num w:numId="2" w16cid:durableId="1365204315">
    <w:abstractNumId w:val="5"/>
  </w:num>
  <w:num w:numId="3" w16cid:durableId="1500581531">
    <w:abstractNumId w:val="3"/>
  </w:num>
  <w:num w:numId="4" w16cid:durableId="57554702">
    <w:abstractNumId w:val="2"/>
  </w:num>
  <w:num w:numId="5" w16cid:durableId="657653808">
    <w:abstractNumId w:val="4"/>
  </w:num>
  <w:num w:numId="6" w16cid:durableId="196353992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9A3"/>
    <w:rsid w:val="00022ECE"/>
    <w:rsid w:val="00042A51"/>
    <w:rsid w:val="00042D2E"/>
    <w:rsid w:val="00044C82"/>
    <w:rsid w:val="00067065"/>
    <w:rsid w:val="00070ED6"/>
    <w:rsid w:val="000742DC"/>
    <w:rsid w:val="000742F9"/>
    <w:rsid w:val="0007455F"/>
    <w:rsid w:val="00081EDD"/>
    <w:rsid w:val="00084C12"/>
    <w:rsid w:val="0009462C"/>
    <w:rsid w:val="00094B12"/>
    <w:rsid w:val="00096C46"/>
    <w:rsid w:val="000A1052"/>
    <w:rsid w:val="000A296F"/>
    <w:rsid w:val="000A2A28"/>
    <w:rsid w:val="000B192D"/>
    <w:rsid w:val="000B28EE"/>
    <w:rsid w:val="000B3E37"/>
    <w:rsid w:val="000C334B"/>
    <w:rsid w:val="000D04B0"/>
    <w:rsid w:val="000D2219"/>
    <w:rsid w:val="000E39F3"/>
    <w:rsid w:val="000E6859"/>
    <w:rsid w:val="000F1C57"/>
    <w:rsid w:val="000F5615"/>
    <w:rsid w:val="00124BFF"/>
    <w:rsid w:val="0012560E"/>
    <w:rsid w:val="00127108"/>
    <w:rsid w:val="00134B13"/>
    <w:rsid w:val="00144941"/>
    <w:rsid w:val="00146BC0"/>
    <w:rsid w:val="00153C41"/>
    <w:rsid w:val="00154381"/>
    <w:rsid w:val="001640A7"/>
    <w:rsid w:val="00164FA7"/>
    <w:rsid w:val="0016520E"/>
    <w:rsid w:val="00166A03"/>
    <w:rsid w:val="001718A7"/>
    <w:rsid w:val="001737CF"/>
    <w:rsid w:val="00176083"/>
    <w:rsid w:val="001770C7"/>
    <w:rsid w:val="00192F37"/>
    <w:rsid w:val="001A70D2"/>
    <w:rsid w:val="001B5A18"/>
    <w:rsid w:val="001D657B"/>
    <w:rsid w:val="001D7B54"/>
    <w:rsid w:val="001E0209"/>
    <w:rsid w:val="001E20BA"/>
    <w:rsid w:val="001F2CA2"/>
    <w:rsid w:val="002144C0"/>
    <w:rsid w:val="0022477D"/>
    <w:rsid w:val="002278A9"/>
    <w:rsid w:val="00230D79"/>
    <w:rsid w:val="002336F9"/>
    <w:rsid w:val="0024028F"/>
    <w:rsid w:val="00244ABC"/>
    <w:rsid w:val="00250ED4"/>
    <w:rsid w:val="00261A0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038"/>
    <w:rsid w:val="002D3375"/>
    <w:rsid w:val="002D4455"/>
    <w:rsid w:val="002D5DFF"/>
    <w:rsid w:val="002D73D4"/>
    <w:rsid w:val="002F02A3"/>
    <w:rsid w:val="002F4ABE"/>
    <w:rsid w:val="002F7F98"/>
    <w:rsid w:val="003018BA"/>
    <w:rsid w:val="0030395F"/>
    <w:rsid w:val="00305C92"/>
    <w:rsid w:val="003151C5"/>
    <w:rsid w:val="003343CF"/>
    <w:rsid w:val="00346FE9"/>
    <w:rsid w:val="0034759A"/>
    <w:rsid w:val="003503F6"/>
    <w:rsid w:val="00352410"/>
    <w:rsid w:val="003530DD"/>
    <w:rsid w:val="00363F78"/>
    <w:rsid w:val="003806CB"/>
    <w:rsid w:val="003A0A5B"/>
    <w:rsid w:val="003A1176"/>
    <w:rsid w:val="003A6D81"/>
    <w:rsid w:val="003C0BAE"/>
    <w:rsid w:val="003D18A9"/>
    <w:rsid w:val="003D6CE2"/>
    <w:rsid w:val="003E1941"/>
    <w:rsid w:val="003E2FE6"/>
    <w:rsid w:val="003E48B4"/>
    <w:rsid w:val="003E49D5"/>
    <w:rsid w:val="003E565F"/>
    <w:rsid w:val="003F2DAB"/>
    <w:rsid w:val="003F38C0"/>
    <w:rsid w:val="00414E3C"/>
    <w:rsid w:val="0042244A"/>
    <w:rsid w:val="0042745A"/>
    <w:rsid w:val="00431D5C"/>
    <w:rsid w:val="00435720"/>
    <w:rsid w:val="004362C6"/>
    <w:rsid w:val="00437FA2"/>
    <w:rsid w:val="00442FED"/>
    <w:rsid w:val="00445970"/>
    <w:rsid w:val="0045729E"/>
    <w:rsid w:val="00461EFC"/>
    <w:rsid w:val="004652C2"/>
    <w:rsid w:val="004706D1"/>
    <w:rsid w:val="00470DAD"/>
    <w:rsid w:val="00471326"/>
    <w:rsid w:val="0047598D"/>
    <w:rsid w:val="004840FD"/>
    <w:rsid w:val="00490F7D"/>
    <w:rsid w:val="00491678"/>
    <w:rsid w:val="004968E2"/>
    <w:rsid w:val="004A3EEA"/>
    <w:rsid w:val="004A4D1F"/>
    <w:rsid w:val="004B3756"/>
    <w:rsid w:val="004C3708"/>
    <w:rsid w:val="004C6ED9"/>
    <w:rsid w:val="004D5282"/>
    <w:rsid w:val="004E7B69"/>
    <w:rsid w:val="004F1551"/>
    <w:rsid w:val="004F55A3"/>
    <w:rsid w:val="004F5907"/>
    <w:rsid w:val="0050496F"/>
    <w:rsid w:val="00513B6F"/>
    <w:rsid w:val="005145A3"/>
    <w:rsid w:val="00517C63"/>
    <w:rsid w:val="00526C94"/>
    <w:rsid w:val="005363C4"/>
    <w:rsid w:val="00536BDE"/>
    <w:rsid w:val="00543ACC"/>
    <w:rsid w:val="00544BFB"/>
    <w:rsid w:val="00556AB2"/>
    <w:rsid w:val="00564E2E"/>
    <w:rsid w:val="0056696D"/>
    <w:rsid w:val="00571AD1"/>
    <w:rsid w:val="00573EF9"/>
    <w:rsid w:val="005815A0"/>
    <w:rsid w:val="0059484D"/>
    <w:rsid w:val="005A0855"/>
    <w:rsid w:val="005A3196"/>
    <w:rsid w:val="005C080F"/>
    <w:rsid w:val="005C55E5"/>
    <w:rsid w:val="005C696A"/>
    <w:rsid w:val="005E3163"/>
    <w:rsid w:val="005E6E85"/>
    <w:rsid w:val="005F31D2"/>
    <w:rsid w:val="00606A5F"/>
    <w:rsid w:val="0061029B"/>
    <w:rsid w:val="00617230"/>
    <w:rsid w:val="00621CE1"/>
    <w:rsid w:val="00627FC9"/>
    <w:rsid w:val="00635E96"/>
    <w:rsid w:val="006431FA"/>
    <w:rsid w:val="00647FA8"/>
    <w:rsid w:val="00650C5F"/>
    <w:rsid w:val="00652930"/>
    <w:rsid w:val="0065370F"/>
    <w:rsid w:val="00654934"/>
    <w:rsid w:val="00654A7A"/>
    <w:rsid w:val="006620D9"/>
    <w:rsid w:val="006644F1"/>
    <w:rsid w:val="0066451F"/>
    <w:rsid w:val="00671958"/>
    <w:rsid w:val="00675843"/>
    <w:rsid w:val="00696477"/>
    <w:rsid w:val="006967E5"/>
    <w:rsid w:val="006C367A"/>
    <w:rsid w:val="006D050F"/>
    <w:rsid w:val="006D6139"/>
    <w:rsid w:val="006E5D65"/>
    <w:rsid w:val="006F1282"/>
    <w:rsid w:val="006F1FBC"/>
    <w:rsid w:val="006F31E2"/>
    <w:rsid w:val="006F340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D0C"/>
    <w:rsid w:val="00766FD4"/>
    <w:rsid w:val="0078168C"/>
    <w:rsid w:val="00787C2A"/>
    <w:rsid w:val="00790E27"/>
    <w:rsid w:val="0079148A"/>
    <w:rsid w:val="007A4022"/>
    <w:rsid w:val="007A6E6E"/>
    <w:rsid w:val="007C3299"/>
    <w:rsid w:val="007C3BCC"/>
    <w:rsid w:val="007C4546"/>
    <w:rsid w:val="007C4DFE"/>
    <w:rsid w:val="007D6E56"/>
    <w:rsid w:val="007F1652"/>
    <w:rsid w:val="007F23B9"/>
    <w:rsid w:val="007F4155"/>
    <w:rsid w:val="007F690E"/>
    <w:rsid w:val="0081554D"/>
    <w:rsid w:val="0081707E"/>
    <w:rsid w:val="00836330"/>
    <w:rsid w:val="008449B3"/>
    <w:rsid w:val="008508FF"/>
    <w:rsid w:val="00857176"/>
    <w:rsid w:val="0085747A"/>
    <w:rsid w:val="00884922"/>
    <w:rsid w:val="00885F64"/>
    <w:rsid w:val="008917F9"/>
    <w:rsid w:val="008A2E1D"/>
    <w:rsid w:val="008A3A9B"/>
    <w:rsid w:val="008A45F7"/>
    <w:rsid w:val="008B0A62"/>
    <w:rsid w:val="008C0CC0"/>
    <w:rsid w:val="008C19A9"/>
    <w:rsid w:val="008C379D"/>
    <w:rsid w:val="008C5147"/>
    <w:rsid w:val="008C5359"/>
    <w:rsid w:val="008C5363"/>
    <w:rsid w:val="008D3DFB"/>
    <w:rsid w:val="008E64D4"/>
    <w:rsid w:val="008E64F4"/>
    <w:rsid w:val="008F12C9"/>
    <w:rsid w:val="008F3A54"/>
    <w:rsid w:val="008F6E29"/>
    <w:rsid w:val="00915519"/>
    <w:rsid w:val="00916188"/>
    <w:rsid w:val="00923D7D"/>
    <w:rsid w:val="009444FF"/>
    <w:rsid w:val="00945DC6"/>
    <w:rsid w:val="009508DF"/>
    <w:rsid w:val="00950DAC"/>
    <w:rsid w:val="00954A07"/>
    <w:rsid w:val="00997F14"/>
    <w:rsid w:val="009A78D9"/>
    <w:rsid w:val="009C1331"/>
    <w:rsid w:val="009C31F3"/>
    <w:rsid w:val="009C3E31"/>
    <w:rsid w:val="009C54AE"/>
    <w:rsid w:val="009C788E"/>
    <w:rsid w:val="009E3B41"/>
    <w:rsid w:val="009F3C5C"/>
    <w:rsid w:val="009F4610"/>
    <w:rsid w:val="009F78AA"/>
    <w:rsid w:val="00A00ECC"/>
    <w:rsid w:val="00A155EE"/>
    <w:rsid w:val="00A2245B"/>
    <w:rsid w:val="00A30110"/>
    <w:rsid w:val="00A36899"/>
    <w:rsid w:val="00A371F6"/>
    <w:rsid w:val="00A43BF6"/>
    <w:rsid w:val="00A5322A"/>
    <w:rsid w:val="00A53FA5"/>
    <w:rsid w:val="00A54817"/>
    <w:rsid w:val="00A601C8"/>
    <w:rsid w:val="00A60799"/>
    <w:rsid w:val="00A73FB1"/>
    <w:rsid w:val="00A84C85"/>
    <w:rsid w:val="00A97DE1"/>
    <w:rsid w:val="00AA2906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95F"/>
    <w:rsid w:val="00B1351C"/>
    <w:rsid w:val="00B135B1"/>
    <w:rsid w:val="00B2476C"/>
    <w:rsid w:val="00B3130B"/>
    <w:rsid w:val="00B40ADB"/>
    <w:rsid w:val="00B43B77"/>
    <w:rsid w:val="00B43E80"/>
    <w:rsid w:val="00B515CD"/>
    <w:rsid w:val="00B607DB"/>
    <w:rsid w:val="00B61033"/>
    <w:rsid w:val="00B64F75"/>
    <w:rsid w:val="00B65483"/>
    <w:rsid w:val="00B66529"/>
    <w:rsid w:val="00B72122"/>
    <w:rsid w:val="00B752BD"/>
    <w:rsid w:val="00B75946"/>
    <w:rsid w:val="00B8056E"/>
    <w:rsid w:val="00B819C8"/>
    <w:rsid w:val="00B82308"/>
    <w:rsid w:val="00B90885"/>
    <w:rsid w:val="00B96DD8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BA4"/>
    <w:rsid w:val="00C61DC5"/>
    <w:rsid w:val="00C63A95"/>
    <w:rsid w:val="00C67E92"/>
    <w:rsid w:val="00C70A26"/>
    <w:rsid w:val="00C766DF"/>
    <w:rsid w:val="00C80853"/>
    <w:rsid w:val="00C94B98"/>
    <w:rsid w:val="00C958CD"/>
    <w:rsid w:val="00CA2B96"/>
    <w:rsid w:val="00CA5089"/>
    <w:rsid w:val="00CB42CB"/>
    <w:rsid w:val="00CC3C2B"/>
    <w:rsid w:val="00CD6897"/>
    <w:rsid w:val="00CE0776"/>
    <w:rsid w:val="00CE5BAC"/>
    <w:rsid w:val="00CF25BE"/>
    <w:rsid w:val="00CF78ED"/>
    <w:rsid w:val="00D02B25"/>
    <w:rsid w:val="00D02EBA"/>
    <w:rsid w:val="00D0434B"/>
    <w:rsid w:val="00D1251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11EB"/>
    <w:rsid w:val="00D85AE3"/>
    <w:rsid w:val="00D8678B"/>
    <w:rsid w:val="00DA2114"/>
    <w:rsid w:val="00DC1413"/>
    <w:rsid w:val="00DD54DD"/>
    <w:rsid w:val="00DE09C0"/>
    <w:rsid w:val="00DE4A14"/>
    <w:rsid w:val="00DF320D"/>
    <w:rsid w:val="00DF3BB6"/>
    <w:rsid w:val="00DF71C8"/>
    <w:rsid w:val="00E129B8"/>
    <w:rsid w:val="00E20469"/>
    <w:rsid w:val="00E21E75"/>
    <w:rsid w:val="00E21E7D"/>
    <w:rsid w:val="00E22FBC"/>
    <w:rsid w:val="00E24BF5"/>
    <w:rsid w:val="00E25338"/>
    <w:rsid w:val="00E32187"/>
    <w:rsid w:val="00E51E44"/>
    <w:rsid w:val="00E52BEC"/>
    <w:rsid w:val="00E63348"/>
    <w:rsid w:val="00E64252"/>
    <w:rsid w:val="00E73894"/>
    <w:rsid w:val="00E77E88"/>
    <w:rsid w:val="00E8107D"/>
    <w:rsid w:val="00E92CC8"/>
    <w:rsid w:val="00E960BB"/>
    <w:rsid w:val="00E96EBB"/>
    <w:rsid w:val="00EA2074"/>
    <w:rsid w:val="00EA4832"/>
    <w:rsid w:val="00EA4E9D"/>
    <w:rsid w:val="00EC3DE8"/>
    <w:rsid w:val="00EC4043"/>
    <w:rsid w:val="00EC4899"/>
    <w:rsid w:val="00ED03AB"/>
    <w:rsid w:val="00ED32D2"/>
    <w:rsid w:val="00EE32DE"/>
    <w:rsid w:val="00EE5457"/>
    <w:rsid w:val="00F070AB"/>
    <w:rsid w:val="00F17567"/>
    <w:rsid w:val="00F27A7B"/>
    <w:rsid w:val="00F303EC"/>
    <w:rsid w:val="00F526AF"/>
    <w:rsid w:val="00F617C3"/>
    <w:rsid w:val="00F7066B"/>
    <w:rsid w:val="00F83B28"/>
    <w:rsid w:val="00FA46E5"/>
    <w:rsid w:val="00FB7DBA"/>
    <w:rsid w:val="00FC1C25"/>
    <w:rsid w:val="00FC1F55"/>
    <w:rsid w:val="00FC3F45"/>
    <w:rsid w:val="00FD503F"/>
    <w:rsid w:val="00FD7589"/>
    <w:rsid w:val="00FF016A"/>
    <w:rsid w:val="00FF1401"/>
    <w:rsid w:val="00FF5E7D"/>
    <w:rsid w:val="02B3F2F8"/>
    <w:rsid w:val="11C39E1D"/>
    <w:rsid w:val="1C3387EA"/>
    <w:rsid w:val="1C6A2919"/>
    <w:rsid w:val="20D42215"/>
    <w:rsid w:val="3A9DA60A"/>
    <w:rsid w:val="3D725747"/>
    <w:rsid w:val="3E1C6468"/>
    <w:rsid w:val="412CF56B"/>
    <w:rsid w:val="42199A60"/>
    <w:rsid w:val="49A74E97"/>
    <w:rsid w:val="4C94B114"/>
    <w:rsid w:val="50DCEB02"/>
    <w:rsid w:val="54D6C556"/>
    <w:rsid w:val="5D0AA595"/>
    <w:rsid w:val="5E748501"/>
    <w:rsid w:val="6725EE14"/>
    <w:rsid w:val="6A189E98"/>
    <w:rsid w:val="6D24DBF4"/>
    <w:rsid w:val="6E5B0E5F"/>
    <w:rsid w:val="77091866"/>
    <w:rsid w:val="7BDDED4E"/>
    <w:rsid w:val="7C33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26546"/>
  <w15:docId w15:val="{97E736F1-97CA-45C0-B80F-D476805D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590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9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8F949-D046-4577-BC14-81DFF6C9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31F779-13EC-4C12-9E06-9659BBD7D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AD4A64-DC2D-4EAE-AA68-844F15478F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D3754F-C84C-4303-9800-29385995B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814</Words>
  <Characters>4888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16</cp:revision>
  <cp:lastPrinted>2020-10-16T08:03:00Z</cp:lastPrinted>
  <dcterms:created xsi:type="dcterms:W3CDTF">2020-10-16T08:03:00Z</dcterms:created>
  <dcterms:modified xsi:type="dcterms:W3CDTF">2025-10-12T10:12:00Z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